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747D3E" w14:textId="6415D446" w:rsidR="00A0772A" w:rsidRPr="00034800" w:rsidRDefault="00A0772A" w:rsidP="001F7B62">
      <w:pPr>
        <w:suppressAutoHyphens/>
        <w:spacing w:beforeLines="20" w:before="48" w:afterLines="20" w:after="48"/>
        <w:ind w:right="-288"/>
        <w:jc w:val="center"/>
        <w:rPr>
          <w:rFonts w:ascii="Times New Roman" w:hAnsi="Times New Roman"/>
          <w:b/>
          <w:lang w:val="ru-MD" w:eastAsia="ar-SA"/>
        </w:rPr>
      </w:pPr>
      <w:r w:rsidRPr="00034800">
        <w:rPr>
          <w:rFonts w:ascii="Times New Roman" w:hAnsi="Times New Roman"/>
          <w:b/>
          <w:lang w:val="ru-MD" w:eastAsia="ar-SA"/>
        </w:rPr>
        <w:t>ПРОГРАМА ЗА РАЗВИТИЕ НА СЕЛСКИТЕ РАЙОНИ (2014-2020 Г.)</w:t>
      </w:r>
    </w:p>
    <w:p w14:paraId="71F58319" w14:textId="77777777" w:rsidR="00A0772A" w:rsidRPr="00034800" w:rsidRDefault="00A0772A" w:rsidP="001F7B62">
      <w:pPr>
        <w:suppressAutoHyphens/>
        <w:spacing w:beforeLines="20" w:before="48" w:afterLines="20" w:after="48"/>
        <w:ind w:right="-288"/>
        <w:jc w:val="center"/>
        <w:rPr>
          <w:rFonts w:ascii="Times New Roman" w:hAnsi="Times New Roman"/>
          <w:b/>
          <w:lang w:val="en-US" w:eastAsia="ar-SA"/>
        </w:rPr>
      </w:pPr>
      <w:r w:rsidRPr="00034800">
        <w:rPr>
          <w:rFonts w:ascii="Times New Roman" w:hAnsi="Times New Roman"/>
          <w:b/>
          <w:lang w:val="ru-MD" w:eastAsia="ar-SA"/>
        </w:rPr>
        <w:t xml:space="preserve">ЕВРОПЕЙСКИ ЗЕМЕДЕЛСКИ ФОНД ЗА РАЗВИТИЕ НА СЕЛСКИТЕ РАЙОНИ: </w:t>
      </w:r>
    </w:p>
    <w:p w14:paraId="72B33A8F" w14:textId="77777777" w:rsidR="00A0772A" w:rsidRDefault="00A0772A" w:rsidP="001F7B62">
      <w:pPr>
        <w:suppressAutoHyphens/>
        <w:spacing w:beforeLines="20" w:before="48" w:afterLines="20" w:after="48"/>
        <w:ind w:right="-288"/>
        <w:jc w:val="center"/>
        <w:rPr>
          <w:b/>
          <w:lang w:val="ru-MD" w:eastAsia="ar-SA"/>
        </w:rPr>
      </w:pPr>
      <w:r w:rsidRPr="00034800">
        <w:rPr>
          <w:rFonts w:ascii="Times New Roman" w:hAnsi="Times New Roman"/>
          <w:b/>
          <w:lang w:val="ru-MD" w:eastAsia="ar-SA"/>
        </w:rPr>
        <w:t>ЕВРОПА ИНВЕСТИРА В СЕЛСКИТЕ РАЙОНИ</w:t>
      </w:r>
    </w:p>
    <w:p w14:paraId="370C0597" w14:textId="77777777" w:rsidR="000D4D2A" w:rsidRDefault="000D4D2A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en-US"/>
        </w:rPr>
      </w:pPr>
    </w:p>
    <w:p w14:paraId="633F51C3" w14:textId="41F4B6CE" w:rsidR="0017010E" w:rsidRPr="00A901B0" w:rsidRDefault="0017010E" w:rsidP="0017010E">
      <w:pPr>
        <w:spacing w:after="120" w:line="240" w:lineRule="auto"/>
        <w:jc w:val="right"/>
        <w:outlineLvl w:val="2"/>
        <w:rPr>
          <w:rFonts w:ascii="Times New Roman" w:hAnsi="Times New Roman"/>
          <w:b/>
        </w:rPr>
      </w:pPr>
      <w:r w:rsidRPr="00A901B0">
        <w:rPr>
          <w:rFonts w:ascii="Times New Roman" w:hAnsi="Times New Roman"/>
          <w:b/>
        </w:rPr>
        <w:t xml:space="preserve">Приложение </w:t>
      </w:r>
      <w:r w:rsidR="00F12ADF">
        <w:rPr>
          <w:rFonts w:ascii="Times New Roman" w:hAnsi="Times New Roman"/>
          <w:b/>
        </w:rPr>
        <w:t>13</w:t>
      </w:r>
    </w:p>
    <w:p w14:paraId="0F3092DD" w14:textId="77777777" w:rsidR="0017010E" w:rsidRPr="00A901B0" w:rsidRDefault="0017010E" w:rsidP="0017010E">
      <w:pPr>
        <w:pStyle w:val="NormalWeb"/>
        <w:tabs>
          <w:tab w:val="left" w:pos="7200"/>
        </w:tabs>
        <w:jc w:val="center"/>
        <w:outlineLvl w:val="0"/>
        <w:rPr>
          <w:b/>
          <w:lang w:val="bg-BG"/>
        </w:rPr>
      </w:pPr>
    </w:p>
    <w:p w14:paraId="557EE6C6" w14:textId="77777777" w:rsidR="0017010E" w:rsidRPr="00A913E0" w:rsidRDefault="0017010E" w:rsidP="0017010E">
      <w:pPr>
        <w:pStyle w:val="NormalWeb"/>
        <w:tabs>
          <w:tab w:val="left" w:pos="7200"/>
        </w:tabs>
        <w:jc w:val="center"/>
        <w:outlineLvl w:val="0"/>
        <w:rPr>
          <w:b/>
          <w:lang w:val="bg-BG"/>
        </w:rPr>
      </w:pPr>
      <w:r w:rsidRPr="00A913E0">
        <w:rPr>
          <w:b/>
          <w:lang w:val="bg-BG"/>
        </w:rPr>
        <w:t>ДЕКЛАРАЦИЯ</w:t>
      </w:r>
    </w:p>
    <w:p w14:paraId="00682681" w14:textId="77777777" w:rsidR="0017010E" w:rsidRPr="009B2195" w:rsidRDefault="0017010E" w:rsidP="0017010E">
      <w:pPr>
        <w:spacing w:before="100" w:beforeAutospacing="1" w:after="100" w:afterAutospacing="1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noProof/>
          <w:color w:val="000000"/>
          <w:sz w:val="24"/>
          <w:szCs w:val="24"/>
        </w:rPr>
        <w:t>Във връзка със</w:t>
      </w:r>
      <w:r w:rsidRPr="009B2195">
        <w:rPr>
          <w:rFonts w:ascii="Times New Roman" w:hAnsi="Times New Roman"/>
          <w:b/>
          <w:bCs/>
          <w:sz w:val="24"/>
          <w:szCs w:val="24"/>
        </w:rPr>
        <w:t xml:space="preserve"> „СПИСЪК С ОБЩИ ДОКУМЕНТИ“  </w:t>
      </w:r>
      <w:r w:rsidRPr="00A913E0">
        <w:rPr>
          <w:rFonts w:ascii="Times New Roman" w:hAnsi="Times New Roman"/>
          <w:b/>
          <w:bCs/>
          <w:noProof/>
          <w:color w:val="000000"/>
          <w:sz w:val="24"/>
          <w:szCs w:val="24"/>
        </w:rPr>
        <w:t xml:space="preserve">ОТ </w:t>
      </w:r>
      <w:r w:rsidRPr="009B2195">
        <w:rPr>
          <w:rFonts w:ascii="Times New Roman" w:hAnsi="Times New Roman"/>
          <w:b/>
          <w:bCs/>
          <w:sz w:val="24"/>
          <w:szCs w:val="24"/>
        </w:rPr>
        <w:t>УСЛОВИЯ ЗА КАНДИДАТСТВАНЕ НА МИГ</w:t>
      </w:r>
    </w:p>
    <w:p w14:paraId="3699DDE8" w14:textId="77777777" w:rsidR="0017010E" w:rsidRPr="009B2195" w:rsidRDefault="0017010E" w:rsidP="0017010E">
      <w:pPr>
        <w:spacing w:before="100" w:beforeAutospacing="1" w:after="100" w:afterAutospacing="1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7E2EC37" w14:textId="54E31F6C" w:rsidR="0017010E" w:rsidRPr="007812B3" w:rsidRDefault="0017010E" w:rsidP="0017010E">
      <w:pPr>
        <w:spacing w:before="100" w:beforeAutospacing="1" w:after="100" w:afterAutospacing="1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9B2195">
        <w:rPr>
          <w:rFonts w:ascii="Times New Roman" w:hAnsi="Times New Roman"/>
          <w:bCs/>
          <w:i/>
          <w:sz w:val="24"/>
          <w:szCs w:val="24"/>
        </w:rPr>
        <w:t>/Декларацията се подава в случаите когато документите, включени в „Списък с общи документи“</w:t>
      </w:r>
      <w:r w:rsidR="004126B8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9B2195">
        <w:rPr>
          <w:rFonts w:ascii="Times New Roman" w:hAnsi="Times New Roman"/>
          <w:bCs/>
          <w:i/>
          <w:sz w:val="24"/>
          <w:szCs w:val="24"/>
        </w:rPr>
        <w:t>от</w:t>
      </w:r>
      <w:r w:rsidRPr="000F4EC5">
        <w:rPr>
          <w:bCs/>
          <w:i/>
          <w:noProof/>
          <w:color w:val="000000"/>
          <w:sz w:val="24"/>
          <w:szCs w:val="24"/>
        </w:rPr>
        <w:t xml:space="preserve"> </w:t>
      </w:r>
      <w:r w:rsidRPr="009B2195">
        <w:rPr>
          <w:rFonts w:ascii="Times New Roman" w:hAnsi="Times New Roman"/>
          <w:bCs/>
          <w:i/>
          <w:sz w:val="24"/>
          <w:szCs w:val="24"/>
        </w:rPr>
        <w:t>Условия за кандидатстване, не са приложими за проектното предложение по подмярка 19.2 „Прилагане на операции в рамките на стратегии за Водено от общностите местно развитие”/</w:t>
      </w:r>
    </w:p>
    <w:p w14:paraId="678CE786" w14:textId="77777777" w:rsidR="0017010E" w:rsidRPr="00154570" w:rsidRDefault="0017010E" w:rsidP="0017010E">
      <w:pPr>
        <w:pStyle w:val="NormalWeb"/>
        <w:tabs>
          <w:tab w:val="left" w:pos="7200"/>
        </w:tabs>
        <w:jc w:val="center"/>
        <w:outlineLvl w:val="0"/>
        <w:rPr>
          <w:lang w:val="bg-BG"/>
        </w:rPr>
      </w:pPr>
      <w:r w:rsidRPr="00154570">
        <w:rPr>
          <w:rStyle w:val="spelle"/>
          <w:lang w:val="bg-BG"/>
        </w:rPr>
        <w:t>Долуподписаният/ата</w:t>
      </w:r>
      <w:r w:rsidRPr="00154570">
        <w:rPr>
          <w:lang w:val="bg-BG"/>
        </w:rPr>
        <w:t>:...............................................................................................................</w:t>
      </w:r>
      <w:r>
        <w:rPr>
          <w:lang w:val="bg-BG"/>
        </w:rPr>
        <w:t>..........</w:t>
      </w:r>
      <w:r w:rsidRPr="00154570">
        <w:rPr>
          <w:lang w:val="bg-BG"/>
        </w:rPr>
        <w:t>,</w:t>
      </w:r>
      <w:r>
        <w:rPr>
          <w:lang w:val="bg-BG"/>
        </w:rPr>
        <w:t xml:space="preserve">                                 </w:t>
      </w:r>
      <w:r w:rsidRPr="00154570">
        <w:rPr>
          <w:lang w:val="bg-BG"/>
        </w:rPr>
        <w:t>(</w:t>
      </w:r>
      <w:r w:rsidRPr="00154570">
        <w:rPr>
          <w:rStyle w:val="spelle"/>
          <w:lang w:val="bg-BG"/>
        </w:rPr>
        <w:t>име</w:t>
      </w:r>
      <w:r w:rsidRPr="00154570">
        <w:rPr>
          <w:lang w:val="bg-BG"/>
        </w:rPr>
        <w:t xml:space="preserve">, </w:t>
      </w:r>
      <w:r w:rsidRPr="00154570">
        <w:rPr>
          <w:rStyle w:val="spelle"/>
          <w:lang w:val="bg-BG"/>
        </w:rPr>
        <w:t>презиме</w:t>
      </w:r>
      <w:r w:rsidRPr="00154570">
        <w:rPr>
          <w:lang w:val="bg-BG"/>
        </w:rPr>
        <w:t xml:space="preserve">, </w:t>
      </w:r>
      <w:r w:rsidRPr="00154570">
        <w:rPr>
          <w:rStyle w:val="spelle"/>
          <w:lang w:val="bg-BG"/>
        </w:rPr>
        <w:t>фамилия</w:t>
      </w:r>
      <w:r w:rsidRPr="00154570">
        <w:rPr>
          <w:lang w:val="bg-BG"/>
        </w:rPr>
        <w:t>)</w:t>
      </w:r>
    </w:p>
    <w:p w14:paraId="239AEEF3" w14:textId="77777777" w:rsidR="0017010E" w:rsidRPr="000F4EC5" w:rsidRDefault="0017010E" w:rsidP="0017010E">
      <w:pPr>
        <w:pStyle w:val="NormalWeb"/>
        <w:spacing w:before="0" w:beforeAutospacing="0" w:after="0" w:afterAutospacing="0" w:line="360" w:lineRule="auto"/>
      </w:pPr>
      <w:r w:rsidRPr="000F4EC5">
        <w:rPr>
          <w:lang w:val="bg-BG"/>
        </w:rPr>
        <w:t xml:space="preserve">ЕГН ............................................., </w:t>
      </w:r>
      <w:r w:rsidRPr="000F4EC5">
        <w:rPr>
          <w:rStyle w:val="grame"/>
          <w:lang w:val="bg-BG"/>
        </w:rPr>
        <w:t>постоянен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адрес</w:t>
      </w:r>
      <w:r w:rsidRPr="000F4EC5">
        <w:rPr>
          <w:lang w:val="bg-BG"/>
        </w:rPr>
        <w:t xml:space="preserve"> .................................................................</w:t>
      </w:r>
    </w:p>
    <w:p w14:paraId="09CDB001" w14:textId="77777777" w:rsidR="00776ADB" w:rsidRDefault="0017010E" w:rsidP="0017010E">
      <w:pPr>
        <w:pStyle w:val="NormalWeb"/>
        <w:spacing w:before="0" w:beforeAutospacing="0" w:after="0" w:afterAutospacing="0"/>
        <w:rPr>
          <w:lang w:val="bg-BG"/>
        </w:rPr>
      </w:pPr>
      <w:r w:rsidRPr="000F4EC5">
        <w:rPr>
          <w:lang w:val="bg-BG"/>
        </w:rPr>
        <w:t>г</w:t>
      </w:r>
      <w:r w:rsidRPr="000F4EC5">
        <w:rPr>
          <w:rStyle w:val="spelle"/>
          <w:lang w:val="bg-BG"/>
        </w:rPr>
        <w:t>ражданство</w:t>
      </w:r>
      <w:r w:rsidRPr="000F4EC5">
        <w:rPr>
          <w:lang w:val="bg-BG"/>
        </w:rPr>
        <w:t xml:space="preserve"> .........................................., </w:t>
      </w:r>
      <w:r w:rsidRPr="000F4EC5">
        <w:rPr>
          <w:rStyle w:val="grame"/>
          <w:lang w:val="bg-BG"/>
        </w:rPr>
        <w:t>документ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за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самоличност</w:t>
      </w:r>
      <w:r>
        <w:rPr>
          <w:rStyle w:val="spelle"/>
          <w:lang w:val="bg-BG"/>
        </w:rPr>
        <w:t xml:space="preserve"> </w:t>
      </w:r>
      <w:r w:rsidRPr="000F4EC5">
        <w:rPr>
          <w:lang w:val="bg-BG"/>
        </w:rPr>
        <w:t>№</w:t>
      </w:r>
      <w:r>
        <w:rPr>
          <w:lang w:val="bg-BG"/>
        </w:rPr>
        <w:t xml:space="preserve"> </w:t>
      </w:r>
      <w:r w:rsidRPr="000F4EC5">
        <w:rPr>
          <w:lang w:val="bg-BG"/>
        </w:rPr>
        <w:t>......................................,</w:t>
      </w:r>
    </w:p>
    <w:p w14:paraId="32E5D408" w14:textId="77777777" w:rsidR="0017010E" w:rsidRDefault="0017010E" w:rsidP="0017010E">
      <w:pPr>
        <w:pStyle w:val="NormalWeb"/>
        <w:spacing w:before="0" w:beforeAutospacing="0" w:after="0" w:afterAutospacing="0"/>
        <w:rPr>
          <w:lang w:val="bg-BG"/>
        </w:rPr>
      </w:pPr>
      <w:r w:rsidRPr="000F4EC5">
        <w:rPr>
          <w:lang w:val="bg-BG"/>
        </w:rPr>
        <w:t xml:space="preserve"> изд. на .........</w:t>
      </w:r>
      <w:r>
        <w:rPr>
          <w:lang w:val="bg-BG"/>
        </w:rPr>
        <w:t>...</w:t>
      </w:r>
      <w:r w:rsidRPr="000F4EC5">
        <w:rPr>
          <w:lang w:val="bg-BG"/>
        </w:rPr>
        <w:t>.......... от МВР – ....................................</w:t>
      </w:r>
    </w:p>
    <w:p w14:paraId="3603FD31" w14:textId="77777777" w:rsidR="0017010E" w:rsidRPr="000F4EC5" w:rsidRDefault="0017010E" w:rsidP="0017010E">
      <w:pPr>
        <w:pStyle w:val="NormalWeb"/>
        <w:spacing w:before="0" w:beforeAutospacing="0" w:after="0" w:afterAutospacing="0"/>
        <w:rPr>
          <w:rStyle w:val="spelle"/>
          <w:lang w:val="bg-BG"/>
        </w:rPr>
      </w:pPr>
      <w:r w:rsidRPr="000F4EC5">
        <w:rPr>
          <w:lang w:val="bg-BG"/>
        </w:rPr>
        <w:t>в</w:t>
      </w:r>
      <w:r>
        <w:rPr>
          <w:lang w:val="bg-BG"/>
        </w:rPr>
        <w:t xml:space="preserve"> </w:t>
      </w:r>
      <w:r w:rsidRPr="000F4EC5">
        <w:rPr>
          <w:rStyle w:val="spelle"/>
          <w:lang w:val="bg-BG"/>
        </w:rPr>
        <w:t>качеството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ми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на в качеството си на…………………………………………</w:t>
      </w:r>
      <w:r>
        <w:rPr>
          <w:rStyle w:val="spelle"/>
          <w:lang w:val="bg-BG"/>
        </w:rPr>
        <w:t>……………</w:t>
      </w:r>
      <w:r w:rsidRPr="000F4EC5">
        <w:rPr>
          <w:rStyle w:val="spelle"/>
          <w:lang w:val="bg-BG"/>
        </w:rPr>
        <w:t>……</w:t>
      </w:r>
    </w:p>
    <w:p w14:paraId="521502D0" w14:textId="77777777" w:rsidR="0017010E" w:rsidRPr="000F4EC5" w:rsidRDefault="0017010E" w:rsidP="0017010E">
      <w:pPr>
        <w:pStyle w:val="NormalWeb"/>
        <w:ind w:left="1416" w:firstLine="708"/>
        <w:contextualSpacing/>
        <w:jc w:val="center"/>
        <w:rPr>
          <w:rStyle w:val="spelle"/>
          <w:i/>
        </w:rPr>
      </w:pPr>
      <w:r w:rsidRPr="000F4EC5">
        <w:rPr>
          <w:rStyle w:val="spelle"/>
          <w:i/>
          <w:lang w:val="bg-BG"/>
        </w:rPr>
        <w:t>(представляващ, управител)</w:t>
      </w:r>
    </w:p>
    <w:p w14:paraId="0B19C061" w14:textId="77777777" w:rsidR="0017010E" w:rsidRPr="000F4EC5" w:rsidRDefault="0017010E" w:rsidP="0017010E">
      <w:pPr>
        <w:pStyle w:val="NormalWeb"/>
        <w:contextualSpacing/>
        <w:jc w:val="center"/>
        <w:rPr>
          <w:rStyle w:val="spelle"/>
        </w:rPr>
      </w:pPr>
    </w:p>
    <w:p w14:paraId="75F60268" w14:textId="77777777" w:rsidR="0017010E" w:rsidRDefault="0017010E" w:rsidP="0017010E">
      <w:pPr>
        <w:pStyle w:val="NormalWeb"/>
        <w:spacing w:after="0" w:afterAutospacing="0"/>
        <w:contextualSpacing/>
        <w:rPr>
          <w:rStyle w:val="spelle"/>
          <w:lang w:val="bg-BG"/>
        </w:rPr>
      </w:pPr>
      <w:r w:rsidRPr="000F4EC5">
        <w:rPr>
          <w:rStyle w:val="spelle"/>
          <w:lang w:val="bg-BG"/>
        </w:rPr>
        <w:t>на кандидат …………………………………………………</w:t>
      </w:r>
      <w:r>
        <w:rPr>
          <w:rStyle w:val="spelle"/>
          <w:lang w:val="bg-BG"/>
        </w:rPr>
        <w:t>…………………………………</w:t>
      </w:r>
      <w:r w:rsidRPr="000F4EC5">
        <w:rPr>
          <w:rStyle w:val="spelle"/>
          <w:lang w:val="bg-BG"/>
        </w:rPr>
        <w:t xml:space="preserve">……   </w:t>
      </w:r>
    </w:p>
    <w:p w14:paraId="79C74052" w14:textId="77777777" w:rsidR="0017010E" w:rsidRDefault="0017010E" w:rsidP="0017010E">
      <w:pPr>
        <w:pStyle w:val="NormalWeb"/>
        <w:spacing w:before="0" w:beforeAutospacing="0" w:after="0" w:afterAutospacing="0"/>
        <w:ind w:left="1416" w:firstLine="708"/>
        <w:contextualSpacing/>
        <w:rPr>
          <w:rStyle w:val="spelle"/>
          <w:i/>
          <w:lang w:val="bg-BG"/>
        </w:rPr>
      </w:pPr>
      <w:r w:rsidRPr="000F4EC5">
        <w:rPr>
          <w:rStyle w:val="spelle"/>
          <w:i/>
          <w:lang w:val="bg-BG"/>
        </w:rPr>
        <w:t xml:space="preserve">(наименование на </w:t>
      </w:r>
      <w:r>
        <w:rPr>
          <w:rStyle w:val="spelle"/>
          <w:i/>
          <w:lang w:val="bg-BG"/>
        </w:rPr>
        <w:t>кандидата</w:t>
      </w:r>
      <w:r w:rsidRPr="000F4EC5">
        <w:rPr>
          <w:rStyle w:val="spelle"/>
          <w:i/>
          <w:lang w:val="bg-BG"/>
        </w:rPr>
        <w:t>)</w:t>
      </w:r>
    </w:p>
    <w:p w14:paraId="6BFB8365" w14:textId="77777777" w:rsidR="0017010E" w:rsidRDefault="0017010E" w:rsidP="0017010E">
      <w:pPr>
        <w:pStyle w:val="NormalWeb"/>
        <w:spacing w:after="0" w:afterAutospacing="0"/>
        <w:contextualSpacing/>
        <w:rPr>
          <w:rStyle w:val="spelle"/>
          <w:lang w:val="bg-BG"/>
        </w:rPr>
      </w:pPr>
    </w:p>
    <w:p w14:paraId="2AECB267" w14:textId="77777777" w:rsidR="0017010E" w:rsidRPr="000F4EC5" w:rsidRDefault="0017010E" w:rsidP="0017010E">
      <w:pPr>
        <w:pStyle w:val="NormalWeb"/>
        <w:spacing w:after="0" w:afterAutospacing="0"/>
        <w:contextualSpacing/>
        <w:rPr>
          <w:rStyle w:val="spelle"/>
          <w:lang w:val="bg-BG"/>
        </w:rPr>
      </w:pPr>
      <w:r w:rsidRPr="000F4EC5">
        <w:rPr>
          <w:rStyle w:val="spelle"/>
          <w:lang w:val="bg-BG"/>
        </w:rPr>
        <w:t>ЕИК</w:t>
      </w:r>
      <w:r>
        <w:rPr>
          <w:rStyle w:val="spelle"/>
        </w:rPr>
        <w:t xml:space="preserve"> (когато е приложимо)</w:t>
      </w:r>
      <w:r w:rsidRPr="000F4EC5">
        <w:rPr>
          <w:rStyle w:val="spelle"/>
          <w:lang w:val="bg-BG"/>
        </w:rPr>
        <w:t>:</w:t>
      </w:r>
      <w:r>
        <w:rPr>
          <w:rStyle w:val="spelle"/>
          <w:lang w:val="bg-BG"/>
        </w:rPr>
        <w:t xml:space="preserve"> </w:t>
      </w:r>
      <w:r w:rsidRPr="000F4EC5">
        <w:rPr>
          <w:rStyle w:val="spelle"/>
          <w:lang w:val="bg-BG"/>
        </w:rPr>
        <w:t>…</w:t>
      </w:r>
      <w:r>
        <w:rPr>
          <w:rStyle w:val="spelle"/>
          <w:lang w:val="bg-BG"/>
        </w:rPr>
        <w:t>…….</w:t>
      </w:r>
      <w:r w:rsidRPr="000F4EC5">
        <w:rPr>
          <w:rStyle w:val="spelle"/>
          <w:lang w:val="bg-BG"/>
        </w:rPr>
        <w:t>……………………</w:t>
      </w:r>
    </w:p>
    <w:p w14:paraId="5584E4DF" w14:textId="77777777" w:rsidR="0017010E" w:rsidRDefault="0017010E" w:rsidP="0017010E">
      <w:pPr>
        <w:pStyle w:val="NormalWeb"/>
        <w:spacing w:before="0" w:beforeAutospacing="0" w:after="0" w:afterAutospacing="0"/>
        <w:contextualSpacing/>
        <w:rPr>
          <w:rStyle w:val="spelle"/>
          <w:lang w:val="bg-BG"/>
        </w:rPr>
      </w:pPr>
    </w:p>
    <w:p w14:paraId="664D157A" w14:textId="77777777" w:rsidR="0017010E" w:rsidRDefault="0017010E" w:rsidP="0017010E">
      <w:pPr>
        <w:pStyle w:val="NormalWeb"/>
        <w:spacing w:before="0" w:beforeAutospacing="0" w:after="0" w:afterAutospacing="0"/>
        <w:contextualSpacing/>
        <w:rPr>
          <w:lang w:val="bg-BG"/>
        </w:rPr>
      </w:pPr>
      <w:r>
        <w:rPr>
          <w:rStyle w:val="spelle"/>
          <w:lang w:val="bg-BG"/>
        </w:rPr>
        <w:t xml:space="preserve">Кандидатствам пред </w:t>
      </w:r>
      <w:r w:rsidRPr="001737BD">
        <w:rPr>
          <w:rStyle w:val="spelle"/>
          <w:lang w:val="bg-BG"/>
        </w:rPr>
        <w:t>МИГ</w:t>
      </w:r>
      <w:r>
        <w:rPr>
          <w:rStyle w:val="spelle"/>
          <w:lang w:val="bg-BG"/>
        </w:rPr>
        <w:t>: „</w:t>
      </w:r>
      <w:r>
        <w:rPr>
          <w:rStyle w:val="spelle"/>
          <w:i/>
          <w:lang w:val="bg-BG"/>
        </w:rPr>
        <w:t xml:space="preserve"> </w:t>
      </w:r>
      <w:r w:rsidRPr="00154570">
        <w:rPr>
          <w:lang w:val="bg-BG"/>
        </w:rPr>
        <w:t>.....................................................................................................................</w:t>
      </w:r>
      <w:r>
        <w:rPr>
          <w:lang w:val="bg-BG"/>
        </w:rPr>
        <w:t>..................“</w:t>
      </w:r>
    </w:p>
    <w:p w14:paraId="363DDAB0" w14:textId="77777777" w:rsidR="0017010E" w:rsidRDefault="0017010E" w:rsidP="0017010E">
      <w:pPr>
        <w:pStyle w:val="NormalWeb"/>
        <w:spacing w:before="0" w:beforeAutospacing="0" w:after="0" w:afterAutospacing="0"/>
        <w:contextualSpacing/>
        <w:rPr>
          <w:lang w:val="bg-BG"/>
        </w:rPr>
      </w:pPr>
    </w:p>
    <w:p w14:paraId="7DFB64F4" w14:textId="77777777" w:rsidR="0017010E" w:rsidRPr="000F4EC5" w:rsidRDefault="0017010E" w:rsidP="0017010E">
      <w:pPr>
        <w:pStyle w:val="NormalWeb"/>
        <w:spacing w:before="0" w:beforeAutospacing="0" w:after="0" w:afterAutospacing="0"/>
        <w:contextualSpacing/>
        <w:rPr>
          <w:rStyle w:val="spelle"/>
          <w:i/>
        </w:rPr>
      </w:pPr>
      <w:r>
        <w:rPr>
          <w:lang w:val="bg-BG"/>
        </w:rPr>
        <w:t>Код на процедура от ИСУН …………………………………………………………………….</w:t>
      </w:r>
    </w:p>
    <w:p w14:paraId="305CEEBC" w14:textId="77777777" w:rsidR="0017010E" w:rsidRPr="000F4EC5" w:rsidRDefault="0017010E" w:rsidP="0017010E">
      <w:pPr>
        <w:pStyle w:val="NormalWeb"/>
        <w:spacing w:before="0" w:beforeAutospacing="0" w:after="0" w:afterAutospacing="0"/>
        <w:contextualSpacing/>
        <w:jc w:val="center"/>
        <w:rPr>
          <w:rStyle w:val="spelle"/>
        </w:rPr>
      </w:pPr>
    </w:p>
    <w:p w14:paraId="783F7324" w14:textId="77777777" w:rsidR="0017010E" w:rsidRPr="000F4EC5" w:rsidRDefault="0017010E" w:rsidP="0017010E">
      <w:pPr>
        <w:pStyle w:val="NormalWeb"/>
        <w:spacing w:before="0" w:beforeAutospacing="0" w:after="0" w:afterAutospacing="0"/>
        <w:rPr>
          <w:rStyle w:val="spelle"/>
          <w:lang w:val="bg-BG"/>
        </w:rPr>
      </w:pPr>
      <w:r w:rsidRPr="000F4EC5">
        <w:rPr>
          <w:rStyle w:val="spelle"/>
          <w:lang w:val="bg-BG"/>
        </w:rPr>
        <w:t xml:space="preserve">по подмярка </w:t>
      </w:r>
      <w:r w:rsidRPr="001737BD">
        <w:rPr>
          <w:rStyle w:val="spelle"/>
          <w:lang w:val="bg-BG"/>
        </w:rPr>
        <w:t>19.2 „Прилагане на операции в рамките на стратегии за Водено от общностите местно развитие”</w:t>
      </w:r>
      <w:r w:rsidRPr="000F4EC5">
        <w:rPr>
          <w:rStyle w:val="spelle"/>
          <w:lang w:val="bg-BG"/>
        </w:rPr>
        <w:t xml:space="preserve"> от Програмата за развитие на селските райони за периода 2014 – 2020  г. </w:t>
      </w:r>
      <w:r>
        <w:rPr>
          <w:rStyle w:val="spelle"/>
          <w:lang w:val="bg-BG"/>
        </w:rPr>
        <w:t xml:space="preserve"> </w:t>
      </w:r>
    </w:p>
    <w:p w14:paraId="35312BE8" w14:textId="77777777" w:rsidR="0017010E" w:rsidRDefault="0017010E" w:rsidP="0017010E">
      <w:pPr>
        <w:pStyle w:val="NormalWeb"/>
        <w:jc w:val="center"/>
        <w:outlineLvl w:val="0"/>
        <w:rPr>
          <w:rStyle w:val="spelle"/>
          <w:b/>
          <w:lang w:val="bg-BG"/>
        </w:rPr>
      </w:pPr>
    </w:p>
    <w:p w14:paraId="3A6E38A0" w14:textId="77777777" w:rsidR="0017010E" w:rsidRDefault="0017010E" w:rsidP="0017010E">
      <w:pPr>
        <w:pStyle w:val="NormalWeb"/>
        <w:jc w:val="center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>ДЕКЛАРИРАМ, ЧЕ:</w:t>
      </w:r>
    </w:p>
    <w:p w14:paraId="317F27B2" w14:textId="78FC4DDA" w:rsidR="0017010E" w:rsidRDefault="0017010E" w:rsidP="0017010E">
      <w:pPr>
        <w:pStyle w:val="NormalWeb"/>
        <w:jc w:val="both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>Следните документи, изброени към Условията за кандидатстване по процедурата на МИГ</w:t>
      </w:r>
      <w:r w:rsidR="00F12ADF">
        <w:rPr>
          <w:rStyle w:val="spelle"/>
          <w:b/>
          <w:lang w:val="bg-BG"/>
        </w:rPr>
        <w:t>-</w:t>
      </w:r>
      <w:r>
        <w:rPr>
          <w:rStyle w:val="spelle"/>
          <w:b/>
          <w:lang w:val="bg-BG"/>
        </w:rPr>
        <w:t xml:space="preserve"> „</w:t>
      </w:r>
      <w:r w:rsidR="00F12ADF">
        <w:rPr>
          <w:rStyle w:val="spelle"/>
          <w:b/>
          <w:lang w:val="bg-BG"/>
        </w:rPr>
        <w:t>Мъглиж, Казанлък, Гурково</w:t>
      </w:r>
      <w:r>
        <w:rPr>
          <w:rStyle w:val="spelle"/>
          <w:b/>
          <w:lang w:val="bg-BG"/>
        </w:rPr>
        <w:t xml:space="preserve">“ и посочени като задължителни в ИСУН не са приложими за </w:t>
      </w:r>
      <w:r>
        <w:rPr>
          <w:rStyle w:val="spelle"/>
          <w:b/>
          <w:lang w:val="bg-BG"/>
        </w:rPr>
        <w:lastRenderedPageBreak/>
        <w:t>проектното предложение</w:t>
      </w:r>
      <w:r w:rsidRPr="000F4EC5">
        <w:rPr>
          <w:rStyle w:val="spelle"/>
          <w:b/>
          <w:lang w:val="bg-BG"/>
        </w:rPr>
        <w:t>:</w:t>
      </w:r>
      <w:r>
        <w:rPr>
          <w:rStyle w:val="spelle"/>
          <w:b/>
          <w:lang w:val="bg-BG"/>
        </w:rPr>
        <w:t xml:space="preserve"> ……………………………………….. по </w:t>
      </w:r>
      <w:r w:rsidRPr="003B3CDB">
        <w:rPr>
          <w:rStyle w:val="spelle"/>
          <w:b/>
          <w:lang w:val="bg-BG"/>
        </w:rPr>
        <w:t xml:space="preserve">мярка </w:t>
      </w:r>
      <w:r w:rsidRPr="00161A56">
        <w:rPr>
          <w:b/>
          <w:lang w:val="bg-BG"/>
        </w:rPr>
        <w:t>7.2. „Инвестиции в създаването, подобряването или разширяването на всички видове  малка по мащаби инфраструктура“</w:t>
      </w:r>
      <w:r>
        <w:rPr>
          <w:b/>
          <w:lang w:val="en-GB"/>
        </w:rPr>
        <w:t xml:space="preserve"> </w:t>
      </w:r>
      <w:r>
        <w:rPr>
          <w:rStyle w:val="spelle"/>
          <w:b/>
          <w:lang w:val="bg-BG"/>
        </w:rPr>
        <w:t xml:space="preserve">от Стратегията за Водено от общностите местно развитие на МИГ </w:t>
      </w:r>
      <w:r w:rsidR="00F12ADF">
        <w:rPr>
          <w:rStyle w:val="spelle"/>
          <w:b/>
          <w:lang w:val="bg-BG"/>
        </w:rPr>
        <w:t>- „Мъглиж, Казанлък, Гурково“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101"/>
      </w:tblGrid>
      <w:tr w:rsidR="0017010E" w:rsidRPr="009B2195" w14:paraId="3C9933DE" w14:textId="77777777" w:rsidTr="00665D54">
        <w:trPr>
          <w:trHeight w:val="563"/>
        </w:trPr>
        <w:tc>
          <w:tcPr>
            <w:tcW w:w="675" w:type="dxa"/>
            <w:shd w:val="clear" w:color="auto" w:fill="auto"/>
          </w:tcPr>
          <w:p w14:paraId="76229BC5" w14:textId="77777777" w:rsidR="0017010E" w:rsidRPr="009B2195" w:rsidRDefault="0017010E" w:rsidP="00665D54">
            <w:pPr>
              <w:pStyle w:val="NormalWeb"/>
              <w:outlineLvl w:val="0"/>
              <w:rPr>
                <w:rStyle w:val="spelle"/>
                <w:b/>
                <w:lang w:val="bg-BG"/>
              </w:rPr>
            </w:pPr>
            <w:r w:rsidRPr="009B2195">
              <w:rPr>
                <w:rStyle w:val="spelle"/>
                <w:b/>
                <w:lang w:val="bg-BG"/>
              </w:rPr>
              <w:t>№</w:t>
            </w:r>
          </w:p>
        </w:tc>
        <w:tc>
          <w:tcPr>
            <w:tcW w:w="9101" w:type="dxa"/>
            <w:shd w:val="clear" w:color="auto" w:fill="auto"/>
            <w:vAlign w:val="center"/>
          </w:tcPr>
          <w:p w14:paraId="28BED90B" w14:textId="77777777" w:rsidR="0017010E" w:rsidRPr="009B2195" w:rsidRDefault="0017010E" w:rsidP="00665D54">
            <w:pPr>
              <w:pStyle w:val="NormalWeb"/>
              <w:jc w:val="center"/>
              <w:outlineLvl w:val="0"/>
              <w:rPr>
                <w:rStyle w:val="spelle"/>
                <w:b/>
                <w:lang w:val="bg-BG"/>
              </w:rPr>
            </w:pPr>
            <w:r w:rsidRPr="009B2195">
              <w:rPr>
                <w:rStyle w:val="spelle"/>
                <w:b/>
                <w:lang w:val="bg-BG"/>
              </w:rPr>
              <w:t>Документи:</w:t>
            </w:r>
          </w:p>
        </w:tc>
      </w:tr>
      <w:tr w:rsidR="0017010E" w:rsidRPr="009B2195" w14:paraId="18AB3A91" w14:textId="77777777" w:rsidTr="00665D54">
        <w:trPr>
          <w:trHeight w:val="20"/>
        </w:trPr>
        <w:tc>
          <w:tcPr>
            <w:tcW w:w="675" w:type="dxa"/>
            <w:shd w:val="clear" w:color="auto" w:fill="D9D9D9"/>
          </w:tcPr>
          <w:p w14:paraId="5C67A051" w14:textId="77777777" w:rsidR="0017010E" w:rsidRPr="009B2195" w:rsidRDefault="0017010E" w:rsidP="00665D54">
            <w:pPr>
              <w:pStyle w:val="NormalWeb"/>
              <w:jc w:val="center"/>
              <w:outlineLvl w:val="0"/>
              <w:rPr>
                <w:rStyle w:val="spelle"/>
                <w:b/>
                <w:lang w:val="bg-BG"/>
              </w:rPr>
            </w:pPr>
            <w:r w:rsidRPr="009B2195">
              <w:rPr>
                <w:rStyle w:val="spelle"/>
                <w:b/>
                <w:lang w:val="bg-BG"/>
              </w:rPr>
              <w:t>1</w:t>
            </w:r>
          </w:p>
        </w:tc>
        <w:tc>
          <w:tcPr>
            <w:tcW w:w="9101" w:type="dxa"/>
            <w:shd w:val="clear" w:color="auto" w:fill="D9D9D9"/>
            <w:vAlign w:val="center"/>
          </w:tcPr>
          <w:p w14:paraId="0E7E2702" w14:textId="77777777" w:rsidR="0017010E" w:rsidRPr="009B2195" w:rsidRDefault="0017010E" w:rsidP="00665D54">
            <w:pPr>
              <w:pStyle w:val="NormalWeb"/>
              <w:jc w:val="center"/>
              <w:outlineLvl w:val="0"/>
              <w:rPr>
                <w:rStyle w:val="spelle"/>
                <w:b/>
                <w:lang w:val="bg-BG"/>
              </w:rPr>
            </w:pPr>
            <w:r w:rsidRPr="009B2195">
              <w:rPr>
                <w:rStyle w:val="spelle"/>
                <w:b/>
                <w:lang w:val="bg-BG"/>
              </w:rPr>
              <w:t>2</w:t>
            </w:r>
          </w:p>
        </w:tc>
      </w:tr>
      <w:tr w:rsidR="0017010E" w:rsidRPr="009B2195" w14:paraId="3B3DED55" w14:textId="77777777" w:rsidTr="00665D54">
        <w:trPr>
          <w:trHeight w:val="463"/>
        </w:trPr>
        <w:tc>
          <w:tcPr>
            <w:tcW w:w="675" w:type="dxa"/>
            <w:shd w:val="clear" w:color="auto" w:fill="auto"/>
          </w:tcPr>
          <w:p w14:paraId="7BF2810C" w14:textId="77777777" w:rsidR="0017010E" w:rsidRPr="009B2195" w:rsidRDefault="0017010E" w:rsidP="00665D54">
            <w:pPr>
              <w:pStyle w:val="NormalWeb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14:paraId="214DA84A" w14:textId="77777777" w:rsidR="0017010E" w:rsidRPr="009B2195" w:rsidRDefault="0017010E" w:rsidP="00665D54">
            <w:pPr>
              <w:pStyle w:val="NormalWeb"/>
              <w:outlineLvl w:val="0"/>
              <w:rPr>
                <w:rStyle w:val="spelle"/>
                <w:lang w:val="bg-BG"/>
              </w:rPr>
            </w:pPr>
          </w:p>
        </w:tc>
      </w:tr>
      <w:tr w:rsidR="0017010E" w:rsidRPr="009B2195" w14:paraId="1FDF0065" w14:textId="77777777" w:rsidTr="00665D54">
        <w:trPr>
          <w:trHeight w:val="463"/>
        </w:trPr>
        <w:tc>
          <w:tcPr>
            <w:tcW w:w="675" w:type="dxa"/>
            <w:shd w:val="clear" w:color="auto" w:fill="auto"/>
          </w:tcPr>
          <w:p w14:paraId="51C6B689" w14:textId="77777777" w:rsidR="0017010E" w:rsidRPr="009B2195" w:rsidRDefault="0017010E" w:rsidP="00665D54">
            <w:pPr>
              <w:pStyle w:val="NormalWeb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14:paraId="4F558BBF" w14:textId="77777777" w:rsidR="0017010E" w:rsidRPr="009B2195" w:rsidRDefault="0017010E" w:rsidP="00665D54">
            <w:pPr>
              <w:pStyle w:val="NormalWeb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17010E" w:rsidRPr="009B2195" w14:paraId="5EC18AD5" w14:textId="77777777" w:rsidTr="00665D54">
        <w:trPr>
          <w:trHeight w:val="463"/>
        </w:trPr>
        <w:tc>
          <w:tcPr>
            <w:tcW w:w="675" w:type="dxa"/>
            <w:shd w:val="clear" w:color="auto" w:fill="auto"/>
          </w:tcPr>
          <w:p w14:paraId="491EECA5" w14:textId="77777777" w:rsidR="0017010E" w:rsidRPr="009B2195" w:rsidRDefault="0017010E" w:rsidP="00665D54">
            <w:pPr>
              <w:pStyle w:val="NormalWeb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14:paraId="42695A7F" w14:textId="77777777" w:rsidR="0017010E" w:rsidRPr="009B2195" w:rsidRDefault="0017010E" w:rsidP="00665D54">
            <w:pPr>
              <w:pStyle w:val="NormalWeb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17010E" w:rsidRPr="009B2195" w14:paraId="084036C0" w14:textId="77777777" w:rsidTr="00665D54">
        <w:trPr>
          <w:trHeight w:val="463"/>
        </w:trPr>
        <w:tc>
          <w:tcPr>
            <w:tcW w:w="675" w:type="dxa"/>
            <w:shd w:val="clear" w:color="auto" w:fill="auto"/>
          </w:tcPr>
          <w:p w14:paraId="41F7FF45" w14:textId="77777777" w:rsidR="0017010E" w:rsidRPr="009B2195" w:rsidRDefault="0017010E" w:rsidP="00665D54">
            <w:pPr>
              <w:pStyle w:val="NormalWeb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14:paraId="6208D780" w14:textId="77777777" w:rsidR="0017010E" w:rsidRPr="009B2195" w:rsidRDefault="0017010E" w:rsidP="00665D54">
            <w:pPr>
              <w:pStyle w:val="NormalWeb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17010E" w:rsidRPr="009B2195" w14:paraId="25F408D1" w14:textId="77777777" w:rsidTr="00665D54">
        <w:trPr>
          <w:trHeight w:val="463"/>
        </w:trPr>
        <w:tc>
          <w:tcPr>
            <w:tcW w:w="675" w:type="dxa"/>
            <w:shd w:val="clear" w:color="auto" w:fill="auto"/>
          </w:tcPr>
          <w:p w14:paraId="228110C9" w14:textId="77777777" w:rsidR="0017010E" w:rsidRPr="009B2195" w:rsidRDefault="0017010E" w:rsidP="00665D54">
            <w:pPr>
              <w:pStyle w:val="NormalWeb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14:paraId="4C6DA8DD" w14:textId="77777777" w:rsidR="0017010E" w:rsidRPr="009B2195" w:rsidRDefault="0017010E" w:rsidP="00665D54">
            <w:pPr>
              <w:pStyle w:val="NormalWeb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17010E" w:rsidRPr="009B2195" w14:paraId="4CFE93BF" w14:textId="77777777" w:rsidTr="00665D54">
        <w:trPr>
          <w:trHeight w:val="463"/>
        </w:trPr>
        <w:tc>
          <w:tcPr>
            <w:tcW w:w="675" w:type="dxa"/>
            <w:shd w:val="clear" w:color="auto" w:fill="auto"/>
          </w:tcPr>
          <w:p w14:paraId="1E030E4C" w14:textId="77777777" w:rsidR="0017010E" w:rsidRPr="009B2195" w:rsidRDefault="0017010E" w:rsidP="00665D54">
            <w:pPr>
              <w:pStyle w:val="NormalWeb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14:paraId="76484150" w14:textId="77777777" w:rsidR="0017010E" w:rsidRPr="009B2195" w:rsidRDefault="0017010E" w:rsidP="00665D54">
            <w:pPr>
              <w:pStyle w:val="NormalWeb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</w:tbl>
    <w:p w14:paraId="5D76DFA0" w14:textId="77777777" w:rsidR="0017010E" w:rsidRPr="00262E86" w:rsidRDefault="0017010E" w:rsidP="0017010E">
      <w:pPr>
        <w:pStyle w:val="NormalWeb"/>
        <w:jc w:val="both"/>
        <w:outlineLvl w:val="0"/>
        <w:rPr>
          <w:rStyle w:val="spelle"/>
          <w:b/>
          <w:lang w:val="bg-BG"/>
        </w:rPr>
      </w:pPr>
      <w:r w:rsidRPr="00262E86">
        <w:rPr>
          <w:rStyle w:val="spelle"/>
          <w:b/>
          <w:lang w:val="bg-BG"/>
        </w:rPr>
        <w:t>Известна ми е наказателната отговорност за неверни данни по чл. 313 от Наказателния кодекс.</w:t>
      </w:r>
    </w:p>
    <w:p w14:paraId="346DE3C7" w14:textId="77777777" w:rsidR="0017010E" w:rsidRDefault="0017010E" w:rsidP="0017010E">
      <w:pPr>
        <w:pStyle w:val="NormalWeb"/>
        <w:jc w:val="both"/>
        <w:outlineLvl w:val="0"/>
        <w:rPr>
          <w:rStyle w:val="spelle"/>
          <w:b/>
          <w:i/>
          <w:lang w:val="bg-BG"/>
        </w:rPr>
      </w:pPr>
    </w:p>
    <w:p w14:paraId="76C81D49" w14:textId="77777777" w:rsidR="0017010E" w:rsidRPr="008C365E" w:rsidRDefault="0017010E" w:rsidP="0017010E">
      <w:pPr>
        <w:pStyle w:val="NormalWeb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 xml:space="preserve">Дата..... </w:t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 w:rsidRPr="008C365E">
        <w:rPr>
          <w:rStyle w:val="spelle"/>
          <w:b/>
          <w:lang w:val="bg-BG"/>
        </w:rPr>
        <w:t>......................................</w:t>
      </w:r>
      <w:r>
        <w:rPr>
          <w:rStyle w:val="spelle"/>
          <w:b/>
          <w:lang w:val="bg-BG"/>
        </w:rPr>
        <w:t>..............</w:t>
      </w:r>
      <w:r w:rsidRPr="008C365E">
        <w:rPr>
          <w:rStyle w:val="spelle"/>
          <w:b/>
          <w:lang w:val="bg-BG"/>
        </w:rPr>
        <w:t>..</w:t>
      </w:r>
    </w:p>
    <w:p w14:paraId="76186B1C" w14:textId="41272FD1" w:rsidR="0017010E" w:rsidRPr="008C365E" w:rsidRDefault="0017010E" w:rsidP="0017010E">
      <w:pPr>
        <w:pStyle w:val="NormalWeb"/>
        <w:ind w:left="720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 w:rsidRPr="008C365E">
        <w:rPr>
          <w:rStyle w:val="spelle"/>
          <w:b/>
          <w:lang w:val="bg-BG"/>
        </w:rPr>
        <w:t>(име, фамилия, подпис, печат)</w:t>
      </w:r>
    </w:p>
    <w:p w14:paraId="21D1F919" w14:textId="77777777" w:rsidR="00A0772A" w:rsidRDefault="00A0772A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en-US"/>
        </w:rPr>
      </w:pPr>
    </w:p>
    <w:p w14:paraId="0F4E0B87" w14:textId="77777777"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p w14:paraId="401CEC8C" w14:textId="77777777"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sectPr w:rsidR="00BF14A0" w:rsidRPr="00602DD2" w:rsidSect="00F12ADF">
      <w:headerReference w:type="default" r:id="rId8"/>
      <w:footerReference w:type="default" r:id="rId9"/>
      <w:pgSz w:w="11906" w:h="16838"/>
      <w:pgMar w:top="1032" w:right="566" w:bottom="540" w:left="720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5922C0" w14:textId="77777777" w:rsidR="00784ED0" w:rsidRDefault="00784ED0" w:rsidP="00590E86">
      <w:pPr>
        <w:spacing w:after="0" w:line="240" w:lineRule="auto"/>
      </w:pPr>
      <w:r>
        <w:separator/>
      </w:r>
    </w:p>
  </w:endnote>
  <w:endnote w:type="continuationSeparator" w:id="0">
    <w:p w14:paraId="21B28A54" w14:textId="77777777" w:rsidR="00784ED0" w:rsidRDefault="00784ED0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F2240F" w14:textId="77777777" w:rsidR="00BF14A0" w:rsidRPr="00602DD2" w:rsidRDefault="000E2F2A">
    <w:pPr>
      <w:pStyle w:val="Footer"/>
      <w:jc w:val="right"/>
      <w:rPr>
        <w:rFonts w:ascii="Cambria" w:hAnsi="Cambria"/>
        <w:b/>
        <w:sz w:val="20"/>
        <w:szCs w:val="20"/>
      </w:rPr>
    </w:pPr>
    <w:r w:rsidRPr="00602DD2">
      <w:rPr>
        <w:rFonts w:ascii="Cambria" w:hAnsi="Cambria"/>
        <w:b/>
        <w:sz w:val="20"/>
        <w:szCs w:val="20"/>
      </w:rPr>
      <w:fldChar w:fldCharType="begin"/>
    </w:r>
    <w:r w:rsidR="00BF14A0" w:rsidRPr="00602DD2">
      <w:rPr>
        <w:rFonts w:ascii="Cambria" w:hAnsi="Cambria"/>
        <w:b/>
        <w:sz w:val="20"/>
        <w:szCs w:val="20"/>
      </w:rPr>
      <w:instrText xml:space="preserve"> PAGE   \* MERGEFORMAT </w:instrText>
    </w:r>
    <w:r w:rsidRPr="00602DD2">
      <w:rPr>
        <w:rFonts w:ascii="Cambria" w:hAnsi="Cambria"/>
        <w:b/>
        <w:sz w:val="20"/>
        <w:szCs w:val="20"/>
      </w:rPr>
      <w:fldChar w:fldCharType="separate"/>
    </w:r>
    <w:r w:rsidR="00776ADB">
      <w:rPr>
        <w:rFonts w:ascii="Cambria" w:hAnsi="Cambria"/>
        <w:b/>
        <w:noProof/>
        <w:sz w:val="20"/>
        <w:szCs w:val="20"/>
      </w:rPr>
      <w:t>1</w:t>
    </w:r>
    <w:r w:rsidRPr="00602DD2">
      <w:rPr>
        <w:rFonts w:ascii="Cambria" w:hAnsi="Cambria"/>
        <w:b/>
        <w:sz w:val="20"/>
        <w:szCs w:val="20"/>
      </w:rPr>
      <w:fldChar w:fldCharType="end"/>
    </w:r>
  </w:p>
  <w:p w14:paraId="4E5E3EE5" w14:textId="77777777" w:rsidR="00BF14A0" w:rsidRDefault="00BF14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AB5574" w14:textId="77777777" w:rsidR="00784ED0" w:rsidRDefault="00784ED0" w:rsidP="00590E86">
      <w:pPr>
        <w:spacing w:after="0" w:line="240" w:lineRule="auto"/>
      </w:pPr>
      <w:r>
        <w:separator/>
      </w:r>
    </w:p>
  </w:footnote>
  <w:footnote w:type="continuationSeparator" w:id="0">
    <w:p w14:paraId="59EA0368" w14:textId="77777777" w:rsidR="00784ED0" w:rsidRDefault="00784ED0" w:rsidP="00590E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E5FE26" w14:textId="7F53D769" w:rsidR="00F12ADF" w:rsidRDefault="00F12ADF" w:rsidP="00F12ADF">
    <w:pPr>
      <w:pBdr>
        <w:top w:val="single" w:sz="4" w:space="1" w:color="000000"/>
        <w:left w:val="single" w:sz="4" w:space="4" w:color="000000"/>
        <w:bottom w:val="single" w:sz="4" w:space="8" w:color="000000"/>
        <w:right w:val="single" w:sz="4" w:space="6" w:color="000000"/>
      </w:pBdr>
      <w:tabs>
        <w:tab w:val="left" w:pos="9185"/>
      </w:tabs>
      <w:suppressAutoHyphens/>
      <w:ind w:right="-1"/>
      <w:rPr>
        <w:lang w:eastAsia="ar-SA"/>
      </w:rPr>
    </w:pPr>
    <w:r>
      <w:rPr>
        <w:noProof/>
        <w:lang w:bidi="my-MM"/>
      </w:rPr>
      <w:drawing>
        <wp:anchor distT="0" distB="0" distL="114300" distR="114300" simplePos="0" relativeHeight="251659264" behindDoc="0" locked="0" layoutInCell="1" allowOverlap="1" wp14:anchorId="208E56DE" wp14:editId="18F30479">
          <wp:simplePos x="0" y="0"/>
          <wp:positionH relativeFrom="column">
            <wp:posOffset>2936875</wp:posOffset>
          </wp:positionH>
          <wp:positionV relativeFrom="paragraph">
            <wp:posOffset>47625</wp:posOffset>
          </wp:positionV>
          <wp:extent cx="720090" cy="720090"/>
          <wp:effectExtent l="0" t="0" r="3810" b="3810"/>
          <wp:wrapNone/>
          <wp:docPr id="12" name="Картина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90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0FA741D1" wp14:editId="5BAEEE2F">
          <wp:simplePos x="0" y="0"/>
          <wp:positionH relativeFrom="column">
            <wp:posOffset>1967865</wp:posOffset>
          </wp:positionH>
          <wp:positionV relativeFrom="paragraph">
            <wp:posOffset>78105</wp:posOffset>
          </wp:positionV>
          <wp:extent cx="800100" cy="640080"/>
          <wp:effectExtent l="0" t="0" r="0" b="7620"/>
          <wp:wrapNone/>
          <wp:docPr id="11" name="Картина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64008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1E94A720" wp14:editId="720D02A4">
          <wp:simplePos x="0" y="0"/>
          <wp:positionH relativeFrom="column">
            <wp:posOffset>3855085</wp:posOffset>
          </wp:positionH>
          <wp:positionV relativeFrom="paragraph">
            <wp:posOffset>85725</wp:posOffset>
          </wp:positionV>
          <wp:extent cx="1554480" cy="617220"/>
          <wp:effectExtent l="0" t="0" r="7620" b="0"/>
          <wp:wrapNone/>
          <wp:docPr id="10" name="Картина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4480" cy="617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47DC32F1" wp14:editId="414B0933">
          <wp:simplePos x="0" y="0"/>
          <wp:positionH relativeFrom="column">
            <wp:posOffset>5600065</wp:posOffset>
          </wp:positionH>
          <wp:positionV relativeFrom="paragraph">
            <wp:posOffset>62865</wp:posOffset>
          </wp:positionV>
          <wp:extent cx="899160" cy="655320"/>
          <wp:effectExtent l="0" t="0" r="0" b="0"/>
          <wp:wrapNone/>
          <wp:docPr id="9" name="Картина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916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bidi="my-MM"/>
      </w:rPr>
      <w:drawing>
        <wp:anchor distT="0" distB="0" distL="114300" distR="114300" simplePos="0" relativeHeight="251660288" behindDoc="0" locked="0" layoutInCell="1" allowOverlap="1" wp14:anchorId="659B29DB" wp14:editId="009AA2B4">
          <wp:simplePos x="0" y="0"/>
          <wp:positionH relativeFrom="column">
            <wp:posOffset>5080</wp:posOffset>
          </wp:positionH>
          <wp:positionV relativeFrom="paragraph">
            <wp:posOffset>32385</wp:posOffset>
          </wp:positionV>
          <wp:extent cx="1962785" cy="670560"/>
          <wp:effectExtent l="0" t="0" r="0" b="0"/>
          <wp:wrapNone/>
          <wp:docPr id="8" name="Картина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55F20">
      <w:rPr>
        <w:lang w:eastAsia="ar-SA"/>
      </w:rPr>
      <w:t xml:space="preserve">    </w:t>
    </w:r>
    <w:r>
      <w:rPr>
        <w:noProof/>
        <w:lang w:eastAsia="ar-SA"/>
      </w:rPr>
      <mc:AlternateContent>
        <mc:Choice Requires="wpc">
          <w:drawing>
            <wp:inline distT="0" distB="0" distL="0" distR="0" wp14:anchorId="0CA19C64" wp14:editId="462E9D87">
              <wp:extent cx="906780" cy="647700"/>
              <wp:effectExtent l="0" t="0" r="0" b="0"/>
              <wp:docPr id="7" name="Платно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solidFill>
                        <a:srgbClr val="FFFFFF"/>
                      </a:solidFill>
                    </wpc:bg>
                    <wpc:whole>
                      <a:ln>
                        <a:noFill/>
                      </a:ln>
                    </wpc:whole>
                    <wps:wsp>
                      <wps:cNvPr id="6" name="Rectangle 3"/>
                      <wps:cNvSpPr>
                        <a:spLocks noChangeArrowheads="1"/>
                      </wps:cNvSpPr>
                      <wps:spPr bwMode="auto">
                        <a:xfrm>
                          <a:off x="1270" y="1905"/>
                          <a:ext cx="26035" cy="323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666978" w14:textId="77777777" w:rsidR="00F12ADF" w:rsidRDefault="00F12ADF" w:rsidP="00F12ADF">
                            <w:r>
                              <w:rPr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0" tIns="0" rIns="0" bIns="0" anchor="t" anchorCtr="0">
                        <a:spAutoFit/>
                      </wps:bodyPr>
                    </wps:wsp>
                  </wpc:wpc>
                </a:graphicData>
              </a:graphic>
            </wp:inline>
          </w:drawing>
        </mc:Choice>
        <mc:Fallback>
          <w:pict>
            <v:group w14:anchorId="0CA19C64" id="Платно 7" o:spid="_x0000_s1026" editas="canvas" style="width:71.4pt;height:51pt;mso-position-horizontal-relative:char;mso-position-vertical-relative:line" coordsize="9067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9067;height:6477;visibility:visible;mso-wrap-style:square" filled="t">
                <v:fill o:detectmouseclick="t"/>
                <v:path o:connecttype="none"/>
              </v:shape>
              <v:rect id="Rectangle 3" o:spid="_x0000_s1028" style="position:absolute;left:12;top:19;width:261;height:32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" filled="f" stroked="f">
                <v:textbox style="mso-fit-shape-to-text:t" inset="0,0,0,0">
                  <w:txbxContent>
                    <w:p w14:paraId="2E666978" w14:textId="77777777" w:rsidR="00F12ADF" w:rsidRDefault="00F12ADF" w:rsidP="00F12ADF">
                      <w:r>
                        <w:rPr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w10:anchorlock/>
            </v:group>
          </w:pict>
        </mc:Fallback>
      </mc:AlternateContent>
    </w:r>
    <w:r>
      <w:rPr>
        <w:lang w:eastAsia="ar-SA"/>
      </w:rPr>
      <w:t xml:space="preserve"> </w:t>
    </w:r>
    <w:r w:rsidRPr="00B55F20">
      <w:rPr>
        <w:lang w:eastAsia="ar-SA"/>
      </w:rPr>
      <w:t xml:space="preserve">    </w:t>
    </w:r>
    <w:r>
      <w:rPr>
        <w:lang w:eastAsia="ar-SA"/>
      </w:rPr>
      <w:t xml:space="preserve">   </w:t>
    </w:r>
    <w:r w:rsidRPr="00B55F20">
      <w:rPr>
        <w:lang w:eastAsia="ar-SA"/>
      </w:rPr>
      <w:t xml:space="preserve"> </w:t>
    </w:r>
    <w:r>
      <w:rPr>
        <w:lang w:val="en-US" w:eastAsia="ar-SA"/>
      </w:rPr>
      <w:t xml:space="preserve">     </w:t>
    </w:r>
    <w:r>
      <w:rPr>
        <w:lang w:eastAsia="ar-SA"/>
      </w:rPr>
      <w:t xml:space="preserve">   </w:t>
    </w:r>
    <w:r>
      <w:rPr>
        <w:lang w:val="en-US" w:eastAsia="ar-SA"/>
      </w:rPr>
      <w:t xml:space="preserve">    </w:t>
    </w:r>
    <w:r w:rsidRPr="00B55F20">
      <w:rPr>
        <w:lang w:eastAsia="ar-SA"/>
      </w:rPr>
      <w:t xml:space="preserve">              </w:t>
    </w:r>
    <w:r>
      <w:rPr>
        <w:lang w:val="en-US" w:eastAsia="ar-SA"/>
      </w:rPr>
      <w:t xml:space="preserve">                               </w:t>
    </w:r>
    <w:r w:rsidRPr="00B55F20">
      <w:rPr>
        <w:lang w:eastAsia="ar-SA"/>
      </w:rPr>
      <w:t xml:space="preserve">  </w:t>
    </w:r>
    <w:r>
      <w:rPr>
        <w:lang w:eastAsia="ar-SA"/>
      </w:rPr>
      <w:tab/>
    </w:r>
  </w:p>
  <w:p w14:paraId="72A15A67" w14:textId="77777777" w:rsidR="00BF14A0" w:rsidRPr="008D2362" w:rsidRDefault="00BF14A0" w:rsidP="00E72B64">
    <w:pPr>
      <w:pStyle w:val="Header"/>
      <w:jc w:val="right"/>
      <w:rPr>
        <w:rFonts w:ascii="Cambria" w:hAnsi="Cambria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" w15:restartNumberingAfterBreak="0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 w15:restartNumberingAfterBreak="0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 w16cid:durableId="351348264">
    <w:abstractNumId w:val="0"/>
  </w:num>
  <w:num w:numId="2" w16cid:durableId="1796826542">
    <w:abstractNumId w:val="2"/>
  </w:num>
  <w:num w:numId="3" w16cid:durableId="7238740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ADB"/>
    <w:rsid w:val="00000967"/>
    <w:rsid w:val="00000FD4"/>
    <w:rsid w:val="000011CB"/>
    <w:rsid w:val="000100BF"/>
    <w:rsid w:val="000110F6"/>
    <w:rsid w:val="00013168"/>
    <w:rsid w:val="00021717"/>
    <w:rsid w:val="00026F26"/>
    <w:rsid w:val="00030935"/>
    <w:rsid w:val="000352B6"/>
    <w:rsid w:val="00035334"/>
    <w:rsid w:val="00035C4A"/>
    <w:rsid w:val="00035E18"/>
    <w:rsid w:val="00036127"/>
    <w:rsid w:val="00037B79"/>
    <w:rsid w:val="00045B8B"/>
    <w:rsid w:val="0004778A"/>
    <w:rsid w:val="000516C5"/>
    <w:rsid w:val="0006268F"/>
    <w:rsid w:val="000644DB"/>
    <w:rsid w:val="00065167"/>
    <w:rsid w:val="00066514"/>
    <w:rsid w:val="0006788C"/>
    <w:rsid w:val="00071556"/>
    <w:rsid w:val="00073695"/>
    <w:rsid w:val="00076AF9"/>
    <w:rsid w:val="00080334"/>
    <w:rsid w:val="00085799"/>
    <w:rsid w:val="00086EF9"/>
    <w:rsid w:val="000923F5"/>
    <w:rsid w:val="000966AA"/>
    <w:rsid w:val="000A336D"/>
    <w:rsid w:val="000A652F"/>
    <w:rsid w:val="000B4D92"/>
    <w:rsid w:val="000B5628"/>
    <w:rsid w:val="000C48DB"/>
    <w:rsid w:val="000C518F"/>
    <w:rsid w:val="000C6A8C"/>
    <w:rsid w:val="000D4868"/>
    <w:rsid w:val="000D4D2A"/>
    <w:rsid w:val="000D73DC"/>
    <w:rsid w:val="000E161F"/>
    <w:rsid w:val="000E2F2A"/>
    <w:rsid w:val="000E56E4"/>
    <w:rsid w:val="000E6540"/>
    <w:rsid w:val="000F0614"/>
    <w:rsid w:val="000F2723"/>
    <w:rsid w:val="000F6880"/>
    <w:rsid w:val="001023F3"/>
    <w:rsid w:val="00103005"/>
    <w:rsid w:val="00103678"/>
    <w:rsid w:val="0010566A"/>
    <w:rsid w:val="00110FFB"/>
    <w:rsid w:val="00111B73"/>
    <w:rsid w:val="00111BE8"/>
    <w:rsid w:val="00114B2D"/>
    <w:rsid w:val="0011607B"/>
    <w:rsid w:val="00121EC5"/>
    <w:rsid w:val="0012428E"/>
    <w:rsid w:val="00125381"/>
    <w:rsid w:val="00132553"/>
    <w:rsid w:val="00134BFB"/>
    <w:rsid w:val="001376AE"/>
    <w:rsid w:val="001453AA"/>
    <w:rsid w:val="00147FF4"/>
    <w:rsid w:val="00151D90"/>
    <w:rsid w:val="00152B3F"/>
    <w:rsid w:val="0015430F"/>
    <w:rsid w:val="00160470"/>
    <w:rsid w:val="00164277"/>
    <w:rsid w:val="00166770"/>
    <w:rsid w:val="00166C98"/>
    <w:rsid w:val="00167C1C"/>
    <w:rsid w:val="0017010E"/>
    <w:rsid w:val="00171057"/>
    <w:rsid w:val="00172B36"/>
    <w:rsid w:val="00174BD6"/>
    <w:rsid w:val="001769D2"/>
    <w:rsid w:val="00177A37"/>
    <w:rsid w:val="001804B7"/>
    <w:rsid w:val="00180E37"/>
    <w:rsid w:val="00183B62"/>
    <w:rsid w:val="00183BCD"/>
    <w:rsid w:val="00183FF4"/>
    <w:rsid w:val="00186A04"/>
    <w:rsid w:val="00186CC2"/>
    <w:rsid w:val="00190DA2"/>
    <w:rsid w:val="001932EB"/>
    <w:rsid w:val="00193AD7"/>
    <w:rsid w:val="00197370"/>
    <w:rsid w:val="001A1636"/>
    <w:rsid w:val="001A7D03"/>
    <w:rsid w:val="001B1E3B"/>
    <w:rsid w:val="001B4A2E"/>
    <w:rsid w:val="001B72A4"/>
    <w:rsid w:val="001C1CE9"/>
    <w:rsid w:val="001C634E"/>
    <w:rsid w:val="001D4001"/>
    <w:rsid w:val="001D75AC"/>
    <w:rsid w:val="001E075D"/>
    <w:rsid w:val="001E312C"/>
    <w:rsid w:val="001E6153"/>
    <w:rsid w:val="001E70A4"/>
    <w:rsid w:val="001F3E30"/>
    <w:rsid w:val="001F4A3F"/>
    <w:rsid w:val="001F4BA3"/>
    <w:rsid w:val="001F5BAD"/>
    <w:rsid w:val="001F6BCD"/>
    <w:rsid w:val="0020215E"/>
    <w:rsid w:val="00207298"/>
    <w:rsid w:val="002102B1"/>
    <w:rsid w:val="00210A5F"/>
    <w:rsid w:val="0021581D"/>
    <w:rsid w:val="002162B7"/>
    <w:rsid w:val="00216FC1"/>
    <w:rsid w:val="00224F9A"/>
    <w:rsid w:val="0022735E"/>
    <w:rsid w:val="00234FDC"/>
    <w:rsid w:val="00237093"/>
    <w:rsid w:val="00241EC5"/>
    <w:rsid w:val="00246CDE"/>
    <w:rsid w:val="00246FCE"/>
    <w:rsid w:val="002503C8"/>
    <w:rsid w:val="0025421D"/>
    <w:rsid w:val="00254CF9"/>
    <w:rsid w:val="00254D4E"/>
    <w:rsid w:val="00257C2E"/>
    <w:rsid w:val="00271250"/>
    <w:rsid w:val="0027245C"/>
    <w:rsid w:val="0027343E"/>
    <w:rsid w:val="00276B60"/>
    <w:rsid w:val="00280755"/>
    <w:rsid w:val="002812CD"/>
    <w:rsid w:val="0028287D"/>
    <w:rsid w:val="00282E1F"/>
    <w:rsid w:val="00283724"/>
    <w:rsid w:val="00290A7C"/>
    <w:rsid w:val="00292E95"/>
    <w:rsid w:val="002944E4"/>
    <w:rsid w:val="002969FD"/>
    <w:rsid w:val="00297B22"/>
    <w:rsid w:val="00297B3E"/>
    <w:rsid w:val="002A0395"/>
    <w:rsid w:val="002A424D"/>
    <w:rsid w:val="002A7689"/>
    <w:rsid w:val="002B00A1"/>
    <w:rsid w:val="002B02DB"/>
    <w:rsid w:val="002B05AB"/>
    <w:rsid w:val="002B18F3"/>
    <w:rsid w:val="002B34D4"/>
    <w:rsid w:val="002C0507"/>
    <w:rsid w:val="002C0D7E"/>
    <w:rsid w:val="002C13D2"/>
    <w:rsid w:val="002C2331"/>
    <w:rsid w:val="002C503C"/>
    <w:rsid w:val="002C6B5C"/>
    <w:rsid w:val="002C6DAB"/>
    <w:rsid w:val="002C6E7A"/>
    <w:rsid w:val="002C7CDC"/>
    <w:rsid w:val="002D0185"/>
    <w:rsid w:val="002D13C3"/>
    <w:rsid w:val="002D330C"/>
    <w:rsid w:val="002D5788"/>
    <w:rsid w:val="002E4229"/>
    <w:rsid w:val="002E45EE"/>
    <w:rsid w:val="002E49BC"/>
    <w:rsid w:val="002E4C3C"/>
    <w:rsid w:val="002E5520"/>
    <w:rsid w:val="002E5E21"/>
    <w:rsid w:val="002E6FD7"/>
    <w:rsid w:val="002F3E2B"/>
    <w:rsid w:val="002F633D"/>
    <w:rsid w:val="002F6DF1"/>
    <w:rsid w:val="002F7E0F"/>
    <w:rsid w:val="00301B78"/>
    <w:rsid w:val="003042A5"/>
    <w:rsid w:val="00304579"/>
    <w:rsid w:val="0030671B"/>
    <w:rsid w:val="00310D73"/>
    <w:rsid w:val="003177B6"/>
    <w:rsid w:val="00330AA4"/>
    <w:rsid w:val="00341979"/>
    <w:rsid w:val="00342347"/>
    <w:rsid w:val="0034253B"/>
    <w:rsid w:val="00343791"/>
    <w:rsid w:val="00353384"/>
    <w:rsid w:val="00353B5B"/>
    <w:rsid w:val="003551E8"/>
    <w:rsid w:val="00360479"/>
    <w:rsid w:val="0036199A"/>
    <w:rsid w:val="00361F5D"/>
    <w:rsid w:val="003624E8"/>
    <w:rsid w:val="00362B79"/>
    <w:rsid w:val="0036594D"/>
    <w:rsid w:val="00372E86"/>
    <w:rsid w:val="00375B65"/>
    <w:rsid w:val="00376484"/>
    <w:rsid w:val="00376BB6"/>
    <w:rsid w:val="00376C28"/>
    <w:rsid w:val="00380360"/>
    <w:rsid w:val="0038198F"/>
    <w:rsid w:val="003856BA"/>
    <w:rsid w:val="003916B6"/>
    <w:rsid w:val="00393F17"/>
    <w:rsid w:val="00394B40"/>
    <w:rsid w:val="00397393"/>
    <w:rsid w:val="003A0238"/>
    <w:rsid w:val="003A423A"/>
    <w:rsid w:val="003A4368"/>
    <w:rsid w:val="003A62DD"/>
    <w:rsid w:val="003A66FF"/>
    <w:rsid w:val="003A6BFC"/>
    <w:rsid w:val="003B3CA6"/>
    <w:rsid w:val="003B431F"/>
    <w:rsid w:val="003B6C1A"/>
    <w:rsid w:val="003C0BE9"/>
    <w:rsid w:val="003C219E"/>
    <w:rsid w:val="003C2B83"/>
    <w:rsid w:val="003C771C"/>
    <w:rsid w:val="003D00F3"/>
    <w:rsid w:val="003D5DE6"/>
    <w:rsid w:val="003D6497"/>
    <w:rsid w:val="003E0376"/>
    <w:rsid w:val="003E28E0"/>
    <w:rsid w:val="003E61AC"/>
    <w:rsid w:val="003F12DA"/>
    <w:rsid w:val="003F47C4"/>
    <w:rsid w:val="003F4E0D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479"/>
    <w:rsid w:val="00407BAB"/>
    <w:rsid w:val="004103D9"/>
    <w:rsid w:val="00411723"/>
    <w:rsid w:val="00411BA4"/>
    <w:rsid w:val="004126B8"/>
    <w:rsid w:val="00416D87"/>
    <w:rsid w:val="004240BA"/>
    <w:rsid w:val="00425AF5"/>
    <w:rsid w:val="00432AE2"/>
    <w:rsid w:val="00434D9A"/>
    <w:rsid w:val="00442760"/>
    <w:rsid w:val="00447518"/>
    <w:rsid w:val="004506CF"/>
    <w:rsid w:val="00451885"/>
    <w:rsid w:val="004533EA"/>
    <w:rsid w:val="004553BE"/>
    <w:rsid w:val="00455A28"/>
    <w:rsid w:val="00455E45"/>
    <w:rsid w:val="00457C5D"/>
    <w:rsid w:val="0046199E"/>
    <w:rsid w:val="00466DD0"/>
    <w:rsid w:val="0048058F"/>
    <w:rsid w:val="00482D00"/>
    <w:rsid w:val="0048422B"/>
    <w:rsid w:val="004851D8"/>
    <w:rsid w:val="0048642B"/>
    <w:rsid w:val="004964C0"/>
    <w:rsid w:val="004A3E84"/>
    <w:rsid w:val="004A4943"/>
    <w:rsid w:val="004A4F74"/>
    <w:rsid w:val="004A77D6"/>
    <w:rsid w:val="004A79F2"/>
    <w:rsid w:val="004B29FF"/>
    <w:rsid w:val="004B3430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5340"/>
    <w:rsid w:val="005010C3"/>
    <w:rsid w:val="00501110"/>
    <w:rsid w:val="00502093"/>
    <w:rsid w:val="00503E81"/>
    <w:rsid w:val="005065B3"/>
    <w:rsid w:val="0051187D"/>
    <w:rsid w:val="005124C4"/>
    <w:rsid w:val="005166BF"/>
    <w:rsid w:val="0052137A"/>
    <w:rsid w:val="00522342"/>
    <w:rsid w:val="005227BD"/>
    <w:rsid w:val="005274CD"/>
    <w:rsid w:val="005351E2"/>
    <w:rsid w:val="00540FB0"/>
    <w:rsid w:val="00550BBA"/>
    <w:rsid w:val="005576C8"/>
    <w:rsid w:val="00563109"/>
    <w:rsid w:val="0057131E"/>
    <w:rsid w:val="00583120"/>
    <w:rsid w:val="00590E86"/>
    <w:rsid w:val="0059256D"/>
    <w:rsid w:val="00592EB1"/>
    <w:rsid w:val="00597324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28E8"/>
    <w:rsid w:val="005D4592"/>
    <w:rsid w:val="005D4D14"/>
    <w:rsid w:val="005E65EE"/>
    <w:rsid w:val="005F270C"/>
    <w:rsid w:val="005F35B0"/>
    <w:rsid w:val="005F3645"/>
    <w:rsid w:val="005F36DC"/>
    <w:rsid w:val="00601576"/>
    <w:rsid w:val="00602DD2"/>
    <w:rsid w:val="00606534"/>
    <w:rsid w:val="00606E90"/>
    <w:rsid w:val="00607B29"/>
    <w:rsid w:val="00613BB3"/>
    <w:rsid w:val="00631C7D"/>
    <w:rsid w:val="00631FC3"/>
    <w:rsid w:val="006430D0"/>
    <w:rsid w:val="006430FC"/>
    <w:rsid w:val="00643367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1210"/>
    <w:rsid w:val="00663D81"/>
    <w:rsid w:val="00665105"/>
    <w:rsid w:val="00665916"/>
    <w:rsid w:val="00665CEA"/>
    <w:rsid w:val="006666A3"/>
    <w:rsid w:val="00673479"/>
    <w:rsid w:val="00676CD3"/>
    <w:rsid w:val="00682693"/>
    <w:rsid w:val="00690C1A"/>
    <w:rsid w:val="006917BD"/>
    <w:rsid w:val="00694B56"/>
    <w:rsid w:val="00697D6C"/>
    <w:rsid w:val="006A7782"/>
    <w:rsid w:val="006B03F3"/>
    <w:rsid w:val="006C2AB3"/>
    <w:rsid w:val="006C59FC"/>
    <w:rsid w:val="006C7C7D"/>
    <w:rsid w:val="006C7C83"/>
    <w:rsid w:val="006D2130"/>
    <w:rsid w:val="006D4663"/>
    <w:rsid w:val="006D7F26"/>
    <w:rsid w:val="006E10C8"/>
    <w:rsid w:val="006E1EC9"/>
    <w:rsid w:val="006E3307"/>
    <w:rsid w:val="006E77A7"/>
    <w:rsid w:val="006F49E9"/>
    <w:rsid w:val="006F4F6A"/>
    <w:rsid w:val="006F759F"/>
    <w:rsid w:val="0070156E"/>
    <w:rsid w:val="007041AA"/>
    <w:rsid w:val="0070687E"/>
    <w:rsid w:val="00712F9E"/>
    <w:rsid w:val="00714E83"/>
    <w:rsid w:val="00722CEC"/>
    <w:rsid w:val="00725157"/>
    <w:rsid w:val="007255F9"/>
    <w:rsid w:val="00725866"/>
    <w:rsid w:val="00732411"/>
    <w:rsid w:val="00732CA9"/>
    <w:rsid w:val="00741EF7"/>
    <w:rsid w:val="00745E4A"/>
    <w:rsid w:val="00745F72"/>
    <w:rsid w:val="00746AD3"/>
    <w:rsid w:val="007507B1"/>
    <w:rsid w:val="00750CF8"/>
    <w:rsid w:val="007547CE"/>
    <w:rsid w:val="007558CB"/>
    <w:rsid w:val="0076215B"/>
    <w:rsid w:val="00770765"/>
    <w:rsid w:val="00770E34"/>
    <w:rsid w:val="00776ADB"/>
    <w:rsid w:val="00777423"/>
    <w:rsid w:val="00784ED0"/>
    <w:rsid w:val="00785249"/>
    <w:rsid w:val="0079164D"/>
    <w:rsid w:val="00791CC7"/>
    <w:rsid w:val="00793648"/>
    <w:rsid w:val="00797154"/>
    <w:rsid w:val="00797589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D3578"/>
    <w:rsid w:val="007D496B"/>
    <w:rsid w:val="007D4B6B"/>
    <w:rsid w:val="007D5E40"/>
    <w:rsid w:val="007D7420"/>
    <w:rsid w:val="007D79F1"/>
    <w:rsid w:val="007E159E"/>
    <w:rsid w:val="007E351B"/>
    <w:rsid w:val="007E4318"/>
    <w:rsid w:val="007E4721"/>
    <w:rsid w:val="007E49CE"/>
    <w:rsid w:val="007F0CA4"/>
    <w:rsid w:val="007F3460"/>
    <w:rsid w:val="007F495A"/>
    <w:rsid w:val="007F6BDB"/>
    <w:rsid w:val="00800C14"/>
    <w:rsid w:val="00801721"/>
    <w:rsid w:val="008023DB"/>
    <w:rsid w:val="00805FDF"/>
    <w:rsid w:val="008074B9"/>
    <w:rsid w:val="00810CE9"/>
    <w:rsid w:val="00813131"/>
    <w:rsid w:val="008157DE"/>
    <w:rsid w:val="008218F0"/>
    <w:rsid w:val="00822DE3"/>
    <w:rsid w:val="00823412"/>
    <w:rsid w:val="00824605"/>
    <w:rsid w:val="0083375B"/>
    <w:rsid w:val="008341F4"/>
    <w:rsid w:val="0083595D"/>
    <w:rsid w:val="00835D00"/>
    <w:rsid w:val="008372DE"/>
    <w:rsid w:val="008416B1"/>
    <w:rsid w:val="008419AE"/>
    <w:rsid w:val="00844C1A"/>
    <w:rsid w:val="0085094F"/>
    <w:rsid w:val="00855AC8"/>
    <w:rsid w:val="00857C8C"/>
    <w:rsid w:val="00864899"/>
    <w:rsid w:val="00864C9E"/>
    <w:rsid w:val="00866BD4"/>
    <w:rsid w:val="00870895"/>
    <w:rsid w:val="00870914"/>
    <w:rsid w:val="00873DE1"/>
    <w:rsid w:val="00875F6D"/>
    <w:rsid w:val="0087614E"/>
    <w:rsid w:val="00882897"/>
    <w:rsid w:val="00884434"/>
    <w:rsid w:val="008862D5"/>
    <w:rsid w:val="008961F5"/>
    <w:rsid w:val="00897FCA"/>
    <w:rsid w:val="008A2A82"/>
    <w:rsid w:val="008A3BB5"/>
    <w:rsid w:val="008A455E"/>
    <w:rsid w:val="008A6467"/>
    <w:rsid w:val="008B1014"/>
    <w:rsid w:val="008B27CD"/>
    <w:rsid w:val="008B46D8"/>
    <w:rsid w:val="008B5608"/>
    <w:rsid w:val="008C2297"/>
    <w:rsid w:val="008C66C0"/>
    <w:rsid w:val="008C7154"/>
    <w:rsid w:val="008D06E6"/>
    <w:rsid w:val="008D2362"/>
    <w:rsid w:val="008D340F"/>
    <w:rsid w:val="008D4AAB"/>
    <w:rsid w:val="008E0BC0"/>
    <w:rsid w:val="008E304A"/>
    <w:rsid w:val="008E3B89"/>
    <w:rsid w:val="008E6F8B"/>
    <w:rsid w:val="008F1E8D"/>
    <w:rsid w:val="008F4547"/>
    <w:rsid w:val="008F5418"/>
    <w:rsid w:val="008F58D8"/>
    <w:rsid w:val="008F6C0E"/>
    <w:rsid w:val="008F6D46"/>
    <w:rsid w:val="009016B6"/>
    <w:rsid w:val="009025FE"/>
    <w:rsid w:val="009027B1"/>
    <w:rsid w:val="00922142"/>
    <w:rsid w:val="00922579"/>
    <w:rsid w:val="00922C22"/>
    <w:rsid w:val="00924A5D"/>
    <w:rsid w:val="009254C7"/>
    <w:rsid w:val="00931E05"/>
    <w:rsid w:val="0093283C"/>
    <w:rsid w:val="00934D65"/>
    <w:rsid w:val="00935FC4"/>
    <w:rsid w:val="00942FC4"/>
    <w:rsid w:val="00943602"/>
    <w:rsid w:val="00944B8A"/>
    <w:rsid w:val="00944F50"/>
    <w:rsid w:val="00947249"/>
    <w:rsid w:val="0095166A"/>
    <w:rsid w:val="00951D8A"/>
    <w:rsid w:val="009527CF"/>
    <w:rsid w:val="00952E77"/>
    <w:rsid w:val="009549B7"/>
    <w:rsid w:val="00960A65"/>
    <w:rsid w:val="00965F48"/>
    <w:rsid w:val="009702FA"/>
    <w:rsid w:val="00971AAA"/>
    <w:rsid w:val="009722AB"/>
    <w:rsid w:val="00974EBC"/>
    <w:rsid w:val="00975EAD"/>
    <w:rsid w:val="00980B75"/>
    <w:rsid w:val="00980E41"/>
    <w:rsid w:val="009838AB"/>
    <w:rsid w:val="00984245"/>
    <w:rsid w:val="009937C9"/>
    <w:rsid w:val="00994182"/>
    <w:rsid w:val="00996707"/>
    <w:rsid w:val="009A07B7"/>
    <w:rsid w:val="009A27F0"/>
    <w:rsid w:val="009B2BC7"/>
    <w:rsid w:val="009B2F87"/>
    <w:rsid w:val="009B2FF1"/>
    <w:rsid w:val="009B57FD"/>
    <w:rsid w:val="009C5D5C"/>
    <w:rsid w:val="009C74D4"/>
    <w:rsid w:val="009C7FEA"/>
    <w:rsid w:val="009D4687"/>
    <w:rsid w:val="009D5DCA"/>
    <w:rsid w:val="009E6F21"/>
    <w:rsid w:val="009F23C6"/>
    <w:rsid w:val="009F2ADA"/>
    <w:rsid w:val="009F543D"/>
    <w:rsid w:val="009F7C2A"/>
    <w:rsid w:val="00A00432"/>
    <w:rsid w:val="00A0403C"/>
    <w:rsid w:val="00A040C6"/>
    <w:rsid w:val="00A0772A"/>
    <w:rsid w:val="00A12D55"/>
    <w:rsid w:val="00A169D7"/>
    <w:rsid w:val="00A20755"/>
    <w:rsid w:val="00A21AA7"/>
    <w:rsid w:val="00A24971"/>
    <w:rsid w:val="00A26D8E"/>
    <w:rsid w:val="00A3137C"/>
    <w:rsid w:val="00A32BB2"/>
    <w:rsid w:val="00A35040"/>
    <w:rsid w:val="00A35BBA"/>
    <w:rsid w:val="00A36C2C"/>
    <w:rsid w:val="00A37D28"/>
    <w:rsid w:val="00A41254"/>
    <w:rsid w:val="00A46327"/>
    <w:rsid w:val="00A6419D"/>
    <w:rsid w:val="00A6685C"/>
    <w:rsid w:val="00A77061"/>
    <w:rsid w:val="00A861D6"/>
    <w:rsid w:val="00A86F04"/>
    <w:rsid w:val="00A90D10"/>
    <w:rsid w:val="00A964D8"/>
    <w:rsid w:val="00A96DA2"/>
    <w:rsid w:val="00AA6FF6"/>
    <w:rsid w:val="00AB504F"/>
    <w:rsid w:val="00AC06DA"/>
    <w:rsid w:val="00AC0D75"/>
    <w:rsid w:val="00AC67FA"/>
    <w:rsid w:val="00AD213B"/>
    <w:rsid w:val="00AD4F1C"/>
    <w:rsid w:val="00AD541A"/>
    <w:rsid w:val="00AD54EC"/>
    <w:rsid w:val="00AE15E3"/>
    <w:rsid w:val="00AE5680"/>
    <w:rsid w:val="00AF0199"/>
    <w:rsid w:val="00AF1066"/>
    <w:rsid w:val="00AF3392"/>
    <w:rsid w:val="00AF58FF"/>
    <w:rsid w:val="00AF7586"/>
    <w:rsid w:val="00AF7E90"/>
    <w:rsid w:val="00AF7F71"/>
    <w:rsid w:val="00B028FE"/>
    <w:rsid w:val="00B03022"/>
    <w:rsid w:val="00B0504E"/>
    <w:rsid w:val="00B05B27"/>
    <w:rsid w:val="00B112AE"/>
    <w:rsid w:val="00B12912"/>
    <w:rsid w:val="00B129AF"/>
    <w:rsid w:val="00B136B1"/>
    <w:rsid w:val="00B15B53"/>
    <w:rsid w:val="00B214D3"/>
    <w:rsid w:val="00B21A33"/>
    <w:rsid w:val="00B21BEA"/>
    <w:rsid w:val="00B26095"/>
    <w:rsid w:val="00B30A94"/>
    <w:rsid w:val="00B30CA1"/>
    <w:rsid w:val="00B32490"/>
    <w:rsid w:val="00B37264"/>
    <w:rsid w:val="00B410D0"/>
    <w:rsid w:val="00B448BD"/>
    <w:rsid w:val="00B46A4F"/>
    <w:rsid w:val="00B47973"/>
    <w:rsid w:val="00B500C7"/>
    <w:rsid w:val="00B5079B"/>
    <w:rsid w:val="00B50A36"/>
    <w:rsid w:val="00B53FA6"/>
    <w:rsid w:val="00B558C1"/>
    <w:rsid w:val="00B628B7"/>
    <w:rsid w:val="00B64612"/>
    <w:rsid w:val="00B64976"/>
    <w:rsid w:val="00B64F5D"/>
    <w:rsid w:val="00B66F7C"/>
    <w:rsid w:val="00B67A4D"/>
    <w:rsid w:val="00B67C06"/>
    <w:rsid w:val="00B67E73"/>
    <w:rsid w:val="00B7288A"/>
    <w:rsid w:val="00B80DF1"/>
    <w:rsid w:val="00B84EB5"/>
    <w:rsid w:val="00B86528"/>
    <w:rsid w:val="00B90ADA"/>
    <w:rsid w:val="00B93761"/>
    <w:rsid w:val="00B94E31"/>
    <w:rsid w:val="00BA0825"/>
    <w:rsid w:val="00BA3AA4"/>
    <w:rsid w:val="00BC1069"/>
    <w:rsid w:val="00BC2A99"/>
    <w:rsid w:val="00BC543F"/>
    <w:rsid w:val="00BD1A79"/>
    <w:rsid w:val="00BD3798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4331"/>
    <w:rsid w:val="00BF43D1"/>
    <w:rsid w:val="00C04DFC"/>
    <w:rsid w:val="00C055F5"/>
    <w:rsid w:val="00C061A9"/>
    <w:rsid w:val="00C07284"/>
    <w:rsid w:val="00C122BF"/>
    <w:rsid w:val="00C15DBA"/>
    <w:rsid w:val="00C243A6"/>
    <w:rsid w:val="00C24E9F"/>
    <w:rsid w:val="00C30AB4"/>
    <w:rsid w:val="00C30C7C"/>
    <w:rsid w:val="00C31776"/>
    <w:rsid w:val="00C335D0"/>
    <w:rsid w:val="00C34D94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613E8"/>
    <w:rsid w:val="00C6617F"/>
    <w:rsid w:val="00C66495"/>
    <w:rsid w:val="00C671B6"/>
    <w:rsid w:val="00C733A5"/>
    <w:rsid w:val="00C735BD"/>
    <w:rsid w:val="00C7441E"/>
    <w:rsid w:val="00C74B02"/>
    <w:rsid w:val="00C75504"/>
    <w:rsid w:val="00C80C73"/>
    <w:rsid w:val="00C827DD"/>
    <w:rsid w:val="00C84134"/>
    <w:rsid w:val="00C9197A"/>
    <w:rsid w:val="00C97D34"/>
    <w:rsid w:val="00C97DE8"/>
    <w:rsid w:val="00CA27B9"/>
    <w:rsid w:val="00CA3A35"/>
    <w:rsid w:val="00CA4B43"/>
    <w:rsid w:val="00CA5253"/>
    <w:rsid w:val="00CA6720"/>
    <w:rsid w:val="00CA71FE"/>
    <w:rsid w:val="00CB1731"/>
    <w:rsid w:val="00CB4068"/>
    <w:rsid w:val="00CB591F"/>
    <w:rsid w:val="00CC2BBB"/>
    <w:rsid w:val="00CD1C0F"/>
    <w:rsid w:val="00CD5457"/>
    <w:rsid w:val="00CD783A"/>
    <w:rsid w:val="00CE2EE8"/>
    <w:rsid w:val="00CE5CA6"/>
    <w:rsid w:val="00CF04DC"/>
    <w:rsid w:val="00CF51DB"/>
    <w:rsid w:val="00D01492"/>
    <w:rsid w:val="00D07891"/>
    <w:rsid w:val="00D12D0E"/>
    <w:rsid w:val="00D159F2"/>
    <w:rsid w:val="00D211E7"/>
    <w:rsid w:val="00D21A5D"/>
    <w:rsid w:val="00D238F7"/>
    <w:rsid w:val="00D23A35"/>
    <w:rsid w:val="00D255CD"/>
    <w:rsid w:val="00D27B58"/>
    <w:rsid w:val="00D32472"/>
    <w:rsid w:val="00D3258E"/>
    <w:rsid w:val="00D35AA2"/>
    <w:rsid w:val="00D3639C"/>
    <w:rsid w:val="00D36C66"/>
    <w:rsid w:val="00D42A0C"/>
    <w:rsid w:val="00D43DE6"/>
    <w:rsid w:val="00D44870"/>
    <w:rsid w:val="00D46E99"/>
    <w:rsid w:val="00D525AC"/>
    <w:rsid w:val="00D5483E"/>
    <w:rsid w:val="00D604D9"/>
    <w:rsid w:val="00D60E3D"/>
    <w:rsid w:val="00D61861"/>
    <w:rsid w:val="00D62787"/>
    <w:rsid w:val="00D654F4"/>
    <w:rsid w:val="00D73010"/>
    <w:rsid w:val="00D73D13"/>
    <w:rsid w:val="00D7652E"/>
    <w:rsid w:val="00D77DBB"/>
    <w:rsid w:val="00D81685"/>
    <w:rsid w:val="00D85B1E"/>
    <w:rsid w:val="00D92BE2"/>
    <w:rsid w:val="00D95B58"/>
    <w:rsid w:val="00DA0E9C"/>
    <w:rsid w:val="00DA10FB"/>
    <w:rsid w:val="00DA2D9D"/>
    <w:rsid w:val="00DA36AB"/>
    <w:rsid w:val="00DA760B"/>
    <w:rsid w:val="00DB25F8"/>
    <w:rsid w:val="00DB39A0"/>
    <w:rsid w:val="00DB4E2A"/>
    <w:rsid w:val="00DB6C43"/>
    <w:rsid w:val="00DC1FFD"/>
    <w:rsid w:val="00DC2014"/>
    <w:rsid w:val="00DC228C"/>
    <w:rsid w:val="00DC241C"/>
    <w:rsid w:val="00DC24D5"/>
    <w:rsid w:val="00DC272B"/>
    <w:rsid w:val="00DD487B"/>
    <w:rsid w:val="00DE18F2"/>
    <w:rsid w:val="00DE5BB7"/>
    <w:rsid w:val="00DE7790"/>
    <w:rsid w:val="00DF2DB5"/>
    <w:rsid w:val="00DF4955"/>
    <w:rsid w:val="00E03149"/>
    <w:rsid w:val="00E03C72"/>
    <w:rsid w:val="00E046B2"/>
    <w:rsid w:val="00E04ECE"/>
    <w:rsid w:val="00E10126"/>
    <w:rsid w:val="00E122A4"/>
    <w:rsid w:val="00E1387E"/>
    <w:rsid w:val="00E1420D"/>
    <w:rsid w:val="00E15810"/>
    <w:rsid w:val="00E16680"/>
    <w:rsid w:val="00E16C90"/>
    <w:rsid w:val="00E16E1D"/>
    <w:rsid w:val="00E170B0"/>
    <w:rsid w:val="00E2095E"/>
    <w:rsid w:val="00E21559"/>
    <w:rsid w:val="00E2539B"/>
    <w:rsid w:val="00E30583"/>
    <w:rsid w:val="00E3382D"/>
    <w:rsid w:val="00E354C9"/>
    <w:rsid w:val="00E356C6"/>
    <w:rsid w:val="00E36670"/>
    <w:rsid w:val="00E37BE0"/>
    <w:rsid w:val="00E4087A"/>
    <w:rsid w:val="00E43D6D"/>
    <w:rsid w:val="00E461A4"/>
    <w:rsid w:val="00E474DF"/>
    <w:rsid w:val="00E51322"/>
    <w:rsid w:val="00E54FA5"/>
    <w:rsid w:val="00E63687"/>
    <w:rsid w:val="00E65AC5"/>
    <w:rsid w:val="00E67D33"/>
    <w:rsid w:val="00E717A2"/>
    <w:rsid w:val="00E72B64"/>
    <w:rsid w:val="00E745DF"/>
    <w:rsid w:val="00E746D8"/>
    <w:rsid w:val="00E818AB"/>
    <w:rsid w:val="00E822A4"/>
    <w:rsid w:val="00E82F2A"/>
    <w:rsid w:val="00E86303"/>
    <w:rsid w:val="00E86E91"/>
    <w:rsid w:val="00E94E16"/>
    <w:rsid w:val="00E96CFA"/>
    <w:rsid w:val="00EA21B4"/>
    <w:rsid w:val="00EA5E7C"/>
    <w:rsid w:val="00EB0686"/>
    <w:rsid w:val="00EB4393"/>
    <w:rsid w:val="00EC1412"/>
    <w:rsid w:val="00EC24E4"/>
    <w:rsid w:val="00EC438E"/>
    <w:rsid w:val="00EC703D"/>
    <w:rsid w:val="00ED004E"/>
    <w:rsid w:val="00ED5962"/>
    <w:rsid w:val="00ED615D"/>
    <w:rsid w:val="00EE119E"/>
    <w:rsid w:val="00EE1A13"/>
    <w:rsid w:val="00EE69D5"/>
    <w:rsid w:val="00EE73B2"/>
    <w:rsid w:val="00EE7B62"/>
    <w:rsid w:val="00EF036D"/>
    <w:rsid w:val="00EF0BD0"/>
    <w:rsid w:val="00EF0D27"/>
    <w:rsid w:val="00EF4B4C"/>
    <w:rsid w:val="00EF4C6B"/>
    <w:rsid w:val="00EF5549"/>
    <w:rsid w:val="00EF6867"/>
    <w:rsid w:val="00EF754F"/>
    <w:rsid w:val="00F04C10"/>
    <w:rsid w:val="00F0634E"/>
    <w:rsid w:val="00F10315"/>
    <w:rsid w:val="00F106C0"/>
    <w:rsid w:val="00F12ADF"/>
    <w:rsid w:val="00F1592F"/>
    <w:rsid w:val="00F2422F"/>
    <w:rsid w:val="00F30BB3"/>
    <w:rsid w:val="00F34C15"/>
    <w:rsid w:val="00F4259D"/>
    <w:rsid w:val="00F4395D"/>
    <w:rsid w:val="00F44FBE"/>
    <w:rsid w:val="00F45D3A"/>
    <w:rsid w:val="00F46E5C"/>
    <w:rsid w:val="00F51DD5"/>
    <w:rsid w:val="00F52371"/>
    <w:rsid w:val="00F52DD1"/>
    <w:rsid w:val="00F53269"/>
    <w:rsid w:val="00F538D3"/>
    <w:rsid w:val="00F5644B"/>
    <w:rsid w:val="00F56C1B"/>
    <w:rsid w:val="00F57D87"/>
    <w:rsid w:val="00F60D1B"/>
    <w:rsid w:val="00F62288"/>
    <w:rsid w:val="00F658FE"/>
    <w:rsid w:val="00F66CDB"/>
    <w:rsid w:val="00F67C32"/>
    <w:rsid w:val="00F70D07"/>
    <w:rsid w:val="00F7179F"/>
    <w:rsid w:val="00F81148"/>
    <w:rsid w:val="00F817ED"/>
    <w:rsid w:val="00F82CFB"/>
    <w:rsid w:val="00F83630"/>
    <w:rsid w:val="00F94BAE"/>
    <w:rsid w:val="00F95518"/>
    <w:rsid w:val="00F96B40"/>
    <w:rsid w:val="00FA063D"/>
    <w:rsid w:val="00FA1986"/>
    <w:rsid w:val="00FA29A2"/>
    <w:rsid w:val="00FA379E"/>
    <w:rsid w:val="00FB35ED"/>
    <w:rsid w:val="00FB44B0"/>
    <w:rsid w:val="00FB58DC"/>
    <w:rsid w:val="00FB5FE2"/>
    <w:rsid w:val="00FB7FC7"/>
    <w:rsid w:val="00FC1C9A"/>
    <w:rsid w:val="00FC2C5E"/>
    <w:rsid w:val="00FC3535"/>
    <w:rsid w:val="00FC57D5"/>
    <w:rsid w:val="00FC6350"/>
    <w:rsid w:val="00FC735C"/>
    <w:rsid w:val="00FD35CB"/>
    <w:rsid w:val="00FD5755"/>
    <w:rsid w:val="00FE075C"/>
    <w:rsid w:val="00FE3BE7"/>
    <w:rsid w:val="00FF0068"/>
    <w:rsid w:val="00FF0242"/>
    <w:rsid w:val="00FF15DB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59EE623B"/>
  <w15:docId w15:val="{BCE7898E-3177-4FC4-88B2-D2B50F7B0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Header">
    <w:name w:val="header"/>
    <w:basedOn w:val="Normal"/>
    <w:link w:val="Head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590E8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90E8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7E159E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CommentReference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C45DC8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45DC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  <w:style w:type="paragraph" w:styleId="NormalWeb">
    <w:name w:val="Normal (Web)"/>
    <w:aliases w:val="Normal (Web) Char"/>
    <w:basedOn w:val="Normal"/>
    <w:link w:val="NormalWebChar1"/>
    <w:rsid w:val="001701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spelle">
    <w:name w:val="spelle"/>
    <w:basedOn w:val="DefaultParagraphFont"/>
    <w:rsid w:val="0017010E"/>
  </w:style>
  <w:style w:type="character" w:customStyle="1" w:styleId="grame">
    <w:name w:val="grame"/>
    <w:basedOn w:val="DefaultParagraphFont"/>
    <w:rsid w:val="0017010E"/>
  </w:style>
  <w:style w:type="character" w:customStyle="1" w:styleId="NormalWebChar1">
    <w:name w:val="Normal (Web) Char1"/>
    <w:aliases w:val="Normal (Web) Char Char"/>
    <w:link w:val="NormalWeb"/>
    <w:rsid w:val="0017010E"/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si\Desktop\MIG%20Byal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D650A-13DF-4402-B9E5-B9563825B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MIG Byala</Template>
  <TotalTime>5</TotalTime>
  <Pages>2</Pages>
  <Words>241</Words>
  <Characters>2101</Characters>
  <Application>Microsoft Office Word</Application>
  <DocSecurity>0</DocSecurity>
  <Lines>17</Lines>
  <Paragraphs>4</Paragraphs>
  <ScaleCrop>false</ScaleCrop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creator>Jesi</dc:creator>
  <cp:lastModifiedBy>Консулт ЕООД</cp:lastModifiedBy>
  <cp:revision>7</cp:revision>
  <cp:lastPrinted>2014-07-09T13:59:00Z</cp:lastPrinted>
  <dcterms:created xsi:type="dcterms:W3CDTF">2022-03-30T08:38:00Z</dcterms:created>
  <dcterms:modified xsi:type="dcterms:W3CDTF">2024-06-17T08:36:00Z</dcterms:modified>
</cp:coreProperties>
</file>